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9002CF" w14:textId="060320BF" w:rsidR="000322D7" w:rsidRPr="001933B9" w:rsidRDefault="000322D7" w:rsidP="004C6B5F">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bookmarkStart w:id="3" w:name="_GoBack"/>
      <w:bookmarkEnd w:id="3"/>
      <w:r w:rsidRPr="001933B9">
        <w:rPr>
          <w:rFonts w:cs="Arial"/>
          <w:bCs/>
          <w:noProof w:val="0"/>
          <w:sz w:val="24"/>
          <w:szCs w:val="24"/>
          <w:lang w:val="en-US"/>
        </w:rPr>
        <w:t xml:space="preserve">3GPP TSG RAN WG1 </w:t>
      </w:r>
      <w:r w:rsidR="004D7B68">
        <w:rPr>
          <w:rFonts w:cs="Arial"/>
          <w:bCs/>
          <w:noProof w:val="0"/>
          <w:sz w:val="24"/>
          <w:szCs w:val="24"/>
          <w:lang w:val="en-US"/>
        </w:rPr>
        <w:t>Meeting 90bis</w:t>
      </w:r>
      <w:r w:rsidRPr="001933B9">
        <w:rPr>
          <w:b w:val="0"/>
          <w:noProof w:val="0"/>
          <w:sz w:val="24"/>
          <w:szCs w:val="24"/>
          <w:lang w:val="en-US"/>
        </w:rPr>
        <w:tab/>
        <w:t xml:space="preserve">      </w:t>
      </w:r>
      <w:r w:rsidR="00EB5691">
        <w:rPr>
          <w:b w:val="0"/>
          <w:noProof w:val="0"/>
          <w:sz w:val="24"/>
          <w:szCs w:val="24"/>
          <w:lang w:val="en-US"/>
        </w:rPr>
        <w:t xml:space="preserve">  </w:t>
      </w:r>
      <w:r w:rsidRPr="001933B9">
        <w:rPr>
          <w:b w:val="0"/>
          <w:noProof w:val="0"/>
          <w:sz w:val="24"/>
          <w:szCs w:val="24"/>
          <w:lang w:val="en-US"/>
        </w:rPr>
        <w:t xml:space="preserve">  </w:t>
      </w:r>
      <w:r w:rsidRPr="001933B9">
        <w:rPr>
          <w:b w:val="0"/>
          <w:noProof w:val="0"/>
          <w:sz w:val="24"/>
          <w:szCs w:val="24"/>
          <w:lang w:val="en-US"/>
        </w:rPr>
        <w:tab/>
      </w:r>
      <w:r w:rsidRPr="001933B9">
        <w:rPr>
          <w:b w:val="0"/>
          <w:noProof w:val="0"/>
          <w:sz w:val="24"/>
          <w:szCs w:val="24"/>
          <w:lang w:val="en-US"/>
        </w:rPr>
        <w:tab/>
      </w:r>
      <w:r w:rsidR="005D7FF0" w:rsidRPr="005D7FF0">
        <w:rPr>
          <w:noProof w:val="0"/>
          <w:sz w:val="24"/>
          <w:szCs w:val="24"/>
          <w:lang w:val="en-US"/>
        </w:rPr>
        <w:t>R1-17</w:t>
      </w:r>
      <w:r w:rsidR="00BE0DC7">
        <w:rPr>
          <w:noProof w:val="0"/>
          <w:sz w:val="24"/>
          <w:szCs w:val="24"/>
          <w:lang w:val="en-US"/>
        </w:rPr>
        <w:t>1</w:t>
      </w:r>
      <w:r w:rsidR="007E7609">
        <w:rPr>
          <w:noProof w:val="0"/>
          <w:sz w:val="24"/>
          <w:szCs w:val="24"/>
          <w:lang w:val="en-US"/>
        </w:rPr>
        <w:t>8456</w:t>
      </w:r>
    </w:p>
    <w:p w14:paraId="72126806" w14:textId="77777777" w:rsidR="004B298E" w:rsidRPr="001933B9" w:rsidRDefault="004B298E" w:rsidP="004B298E">
      <w:pPr>
        <w:pStyle w:val="Header"/>
        <w:spacing w:after="240"/>
        <w:jc w:val="both"/>
        <w:rPr>
          <w:rFonts w:cs="Arial"/>
          <w:bCs/>
          <w:sz w:val="24"/>
          <w:szCs w:val="24"/>
        </w:rPr>
      </w:pPr>
      <w:r>
        <w:rPr>
          <w:rFonts w:cs="Arial"/>
          <w:bCs/>
          <w:sz w:val="24"/>
          <w:szCs w:val="24"/>
        </w:rPr>
        <w:t>Prague</w:t>
      </w:r>
      <w:r w:rsidRPr="001933B9">
        <w:rPr>
          <w:rFonts w:cs="Arial"/>
          <w:bCs/>
          <w:sz w:val="24"/>
          <w:szCs w:val="24"/>
        </w:rPr>
        <w:t>,</w:t>
      </w:r>
      <w:r>
        <w:rPr>
          <w:rFonts w:cs="Arial"/>
          <w:bCs/>
          <w:sz w:val="24"/>
          <w:szCs w:val="24"/>
        </w:rPr>
        <w:t xml:space="preserve"> Czech Republic, 9</w:t>
      </w:r>
      <w:r w:rsidRPr="003C7F83">
        <w:rPr>
          <w:rFonts w:cs="Arial"/>
          <w:bCs/>
          <w:sz w:val="24"/>
          <w:szCs w:val="24"/>
          <w:vertAlign w:val="superscript"/>
        </w:rPr>
        <w:t xml:space="preserve"> </w:t>
      </w:r>
      <w:r w:rsidRPr="001933B9">
        <w:rPr>
          <w:rFonts w:cs="Arial"/>
          <w:bCs/>
          <w:sz w:val="24"/>
          <w:szCs w:val="24"/>
          <w:vertAlign w:val="superscript"/>
        </w:rPr>
        <w:t>th</w:t>
      </w:r>
      <w:r>
        <w:rPr>
          <w:rFonts w:cs="Arial"/>
          <w:bCs/>
          <w:sz w:val="24"/>
          <w:szCs w:val="24"/>
        </w:rPr>
        <w:t xml:space="preserve"> </w:t>
      </w:r>
      <w:r w:rsidRPr="001933B9">
        <w:rPr>
          <w:rFonts w:cs="Arial"/>
          <w:bCs/>
          <w:sz w:val="24"/>
          <w:szCs w:val="24"/>
        </w:rPr>
        <w:t xml:space="preserve">– </w:t>
      </w:r>
      <w:r>
        <w:rPr>
          <w:rFonts w:cs="Arial"/>
          <w:bCs/>
          <w:sz w:val="24"/>
          <w:szCs w:val="24"/>
        </w:rPr>
        <w:t>13</w:t>
      </w:r>
      <w:r w:rsidRPr="001933B9">
        <w:rPr>
          <w:rFonts w:cs="Arial"/>
          <w:bCs/>
          <w:sz w:val="24"/>
          <w:szCs w:val="24"/>
          <w:vertAlign w:val="superscript"/>
        </w:rPr>
        <w:t>th</w:t>
      </w:r>
      <w:r w:rsidRPr="001933B9">
        <w:rPr>
          <w:rFonts w:cs="Arial"/>
          <w:bCs/>
          <w:sz w:val="24"/>
          <w:szCs w:val="24"/>
        </w:rPr>
        <w:t xml:space="preserve"> </w:t>
      </w:r>
      <w:r>
        <w:rPr>
          <w:rFonts w:cs="Arial"/>
          <w:bCs/>
          <w:sz w:val="24"/>
          <w:szCs w:val="24"/>
        </w:rPr>
        <w:t>Oct</w:t>
      </w:r>
      <w:r w:rsidRPr="001933B9">
        <w:rPr>
          <w:rFonts w:cs="Arial"/>
          <w:bCs/>
          <w:sz w:val="24"/>
          <w:szCs w:val="24"/>
        </w:rPr>
        <w:t xml:space="preserve"> 201</w:t>
      </w:r>
      <w:r>
        <w:rPr>
          <w:rFonts w:cs="Arial"/>
          <w:bCs/>
          <w:sz w:val="24"/>
          <w:szCs w:val="24"/>
        </w:rPr>
        <w:t>7</w:t>
      </w:r>
    </w:p>
    <w:p w14:paraId="1FAB80DC" w14:textId="502DBADC" w:rsidR="009E3181" w:rsidRPr="0056020B" w:rsidRDefault="009E3181" w:rsidP="004C6B5F">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4D7B68">
        <w:rPr>
          <w:rFonts w:ascii="Arial" w:hAnsi="Arial"/>
          <w:szCs w:val="22"/>
        </w:rPr>
        <w:t>7</w:t>
      </w:r>
      <w:r w:rsidR="0028514F">
        <w:rPr>
          <w:rFonts w:ascii="Arial" w:hAnsi="Arial"/>
          <w:szCs w:val="22"/>
        </w:rPr>
        <w:t>.</w:t>
      </w:r>
      <w:r w:rsidR="00DB2B11">
        <w:rPr>
          <w:rFonts w:ascii="Arial" w:hAnsi="Arial"/>
          <w:szCs w:val="22"/>
        </w:rPr>
        <w:t>2.2.</w:t>
      </w:r>
      <w:r w:rsidR="004D7B68">
        <w:rPr>
          <w:rFonts w:ascii="Arial" w:hAnsi="Arial"/>
          <w:szCs w:val="22"/>
        </w:rPr>
        <w:t>6</w:t>
      </w:r>
    </w:p>
    <w:p w14:paraId="117B3704" w14:textId="77777777" w:rsidR="0075049F" w:rsidRPr="0056020B" w:rsidRDefault="0075049F" w:rsidP="004C6B5F">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3EFA45AE" w14:textId="056660C5" w:rsidR="00501829" w:rsidRPr="0056020B" w:rsidRDefault="0075049F" w:rsidP="004C6B5F">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4B298E">
        <w:rPr>
          <w:rFonts w:ascii="Arial" w:hAnsi="Arial"/>
          <w:szCs w:val="22"/>
        </w:rPr>
        <w:t xml:space="preserve">Further </w:t>
      </w:r>
      <w:r w:rsidR="00DE039C" w:rsidRPr="00DE039C">
        <w:rPr>
          <w:rFonts w:ascii="Arial" w:hAnsi="Arial"/>
          <w:szCs w:val="22"/>
        </w:rPr>
        <w:t>Details of Beam Failure Handling</w:t>
      </w:r>
      <w:r w:rsidR="00582876">
        <w:rPr>
          <w:rFonts w:ascii="Arial" w:hAnsi="Arial"/>
          <w:szCs w:val="22"/>
        </w:rPr>
        <w:t xml:space="preserve"> </w:t>
      </w:r>
    </w:p>
    <w:p w14:paraId="22500B04" w14:textId="77777777" w:rsidR="0075049F" w:rsidRPr="0056020B" w:rsidRDefault="0075049F" w:rsidP="004C6B5F">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73C35405" w14:textId="77777777" w:rsidR="00DA7518" w:rsidRPr="001F2646" w:rsidRDefault="00A947AF" w:rsidP="004C6B5F">
      <w:pPr>
        <w:pStyle w:val="Heading1"/>
        <w:ind w:hanging="573"/>
        <w:jc w:val="both"/>
      </w:pPr>
      <w:r w:rsidRPr="00712124">
        <w:t>Introduction</w:t>
      </w:r>
    </w:p>
    <w:p w14:paraId="277B2D2B" w14:textId="5CC14AD9" w:rsidR="000915CD" w:rsidRDefault="000915CD" w:rsidP="00C557F4">
      <w:pPr>
        <w:jc w:val="both"/>
      </w:pPr>
      <w:r>
        <w:t>Significant progress has been made on beam management and beam recovery topic</w:t>
      </w:r>
      <w:r w:rsidR="0031634A">
        <w:t>s</w:t>
      </w:r>
      <w:r>
        <w:t xml:space="preserve"> in the last few RAN1 meetings. The beam recovery procedure has been divided into its component parts, namely beam failure detection, identification of new candidate beam, transmission of beam recovery request and the </w:t>
      </w:r>
      <w:proofErr w:type="spellStart"/>
      <w:r>
        <w:t>gNB</w:t>
      </w:r>
      <w:proofErr w:type="spellEnd"/>
      <w:r>
        <w:t xml:space="preserve"> response to the beam recovery requ</w:t>
      </w:r>
      <w:r w:rsidR="00937149">
        <w:t>est.</w:t>
      </w:r>
    </w:p>
    <w:p w14:paraId="7E6156D9" w14:textId="76A05ACB" w:rsidR="008744F3" w:rsidRDefault="008744F3" w:rsidP="00EC505D">
      <w:pPr>
        <w:jc w:val="center"/>
      </w:pPr>
    </w:p>
    <w:p w14:paraId="00C80813" w14:textId="58D42875" w:rsidR="008744F3" w:rsidRDefault="004E3F79" w:rsidP="00C557F4">
      <w:pPr>
        <w:jc w:val="both"/>
      </w:pPr>
      <w:r>
        <w:t>In</w:t>
      </w:r>
      <w:r w:rsidR="008744F3">
        <w:t xml:space="preserve"> this </w:t>
      </w:r>
      <w:r w:rsidR="004E56CF">
        <w:t>contribution,</w:t>
      </w:r>
      <w:r w:rsidR="008744F3">
        <w:t xml:space="preserve"> </w:t>
      </w:r>
      <w:r>
        <w:t>we study</w:t>
      </w:r>
      <w:r w:rsidR="008744F3">
        <w:t xml:space="preserve"> </w:t>
      </w:r>
      <w:r w:rsidR="004C5576">
        <w:t xml:space="preserve">the relationship between </w:t>
      </w:r>
      <w:r w:rsidR="008744F3">
        <w:t>beam failure</w:t>
      </w:r>
      <w:r>
        <w:t>, beam broadening and</w:t>
      </w:r>
      <w:r w:rsidR="008744F3">
        <w:t xml:space="preserve"> beam </w:t>
      </w:r>
      <w:r>
        <w:t xml:space="preserve">refinement </w:t>
      </w:r>
      <w:r w:rsidR="008744F3">
        <w:t xml:space="preserve">and </w:t>
      </w:r>
      <w:r>
        <w:t xml:space="preserve">techniques to reduce </w:t>
      </w:r>
      <w:r w:rsidR="008744F3">
        <w:t xml:space="preserve">the number of </w:t>
      </w:r>
      <w:r>
        <w:t xml:space="preserve">required </w:t>
      </w:r>
      <w:r w:rsidR="008744F3">
        <w:t>beam failure recovery request transmissions.</w:t>
      </w:r>
    </w:p>
    <w:p w14:paraId="61EE64BE" w14:textId="2C60DB4E" w:rsidR="00937149" w:rsidRDefault="00937149" w:rsidP="00C557F4">
      <w:pPr>
        <w:jc w:val="both"/>
      </w:pPr>
    </w:p>
    <w:p w14:paraId="4CFA30C0" w14:textId="2EB34823" w:rsidR="008B3AF1" w:rsidRDefault="00BB2B44" w:rsidP="00692A5F">
      <w:pPr>
        <w:jc w:val="both"/>
        <w:rPr>
          <w:lang w:eastAsia="ja-JP"/>
        </w:rPr>
      </w:pPr>
      <w:r>
        <w:t xml:space="preserve">During RAN1#90 meeting, the following </w:t>
      </w:r>
      <w:r w:rsidR="00937149">
        <w:t xml:space="preserve">agreements </w:t>
      </w:r>
      <w:r>
        <w:t>have been made [1]:</w:t>
      </w:r>
    </w:p>
    <w:p w14:paraId="570A3CC2" w14:textId="77777777" w:rsidR="00BB2B44" w:rsidRPr="00152659" w:rsidRDefault="00BB2B44" w:rsidP="00C557F4">
      <w:pPr>
        <w:jc w:val="both"/>
        <w:rPr>
          <w:szCs w:val="20"/>
        </w:rPr>
      </w:pPr>
      <w:r w:rsidRPr="00152659">
        <w:rPr>
          <w:szCs w:val="20"/>
          <w:highlight w:val="green"/>
        </w:rPr>
        <w:t>Agreements</w:t>
      </w:r>
      <w:r w:rsidRPr="00152659">
        <w:rPr>
          <w:szCs w:val="20"/>
        </w:rPr>
        <w:t>:</w:t>
      </w:r>
    </w:p>
    <w:p w14:paraId="3EC9CF18" w14:textId="77777777" w:rsidR="00BB2B44" w:rsidRPr="00152659" w:rsidRDefault="00BB2B44" w:rsidP="004C6B5F">
      <w:pPr>
        <w:numPr>
          <w:ilvl w:val="0"/>
          <w:numId w:val="43"/>
        </w:numPr>
        <w:spacing w:after="180"/>
        <w:jc w:val="both"/>
        <w:rPr>
          <w:szCs w:val="20"/>
        </w:rPr>
      </w:pPr>
      <w:r w:rsidRPr="00152659">
        <w:rPr>
          <w:szCs w:val="20"/>
        </w:rPr>
        <w:t>Beam failure is declared only when all serving control channels fail.</w:t>
      </w:r>
    </w:p>
    <w:p w14:paraId="5F1AA5C8" w14:textId="77777777" w:rsidR="00BB2B44" w:rsidRPr="00152659" w:rsidRDefault="00BB2B44" w:rsidP="004C6B5F">
      <w:pPr>
        <w:numPr>
          <w:ilvl w:val="0"/>
          <w:numId w:val="43"/>
        </w:numPr>
        <w:spacing w:after="180"/>
        <w:jc w:val="both"/>
        <w:rPr>
          <w:szCs w:val="20"/>
        </w:rPr>
      </w:pPr>
      <w:r w:rsidRPr="00152659">
        <w:rPr>
          <w:szCs w:val="20"/>
        </w:rPr>
        <w:t xml:space="preserve">When a subset of serving </w:t>
      </w:r>
      <w:proofErr w:type="gramStart"/>
      <w:r w:rsidRPr="00152659">
        <w:rPr>
          <w:szCs w:val="20"/>
        </w:rPr>
        <w:t>control</w:t>
      </w:r>
      <w:proofErr w:type="gramEnd"/>
      <w:r w:rsidRPr="00152659">
        <w:rPr>
          <w:szCs w:val="20"/>
        </w:rPr>
        <w:t xml:space="preserve"> channels fail, this event should also be handled</w:t>
      </w:r>
      <w:r w:rsidRPr="00152659">
        <w:rPr>
          <w:szCs w:val="20"/>
        </w:rPr>
        <w:tab/>
      </w:r>
    </w:p>
    <w:p w14:paraId="0A393869" w14:textId="3B714E2B" w:rsidR="003C4BB2" w:rsidRDefault="00BB2B44" w:rsidP="00C557F4">
      <w:pPr>
        <w:numPr>
          <w:ilvl w:val="1"/>
          <w:numId w:val="43"/>
        </w:numPr>
        <w:jc w:val="both"/>
        <w:rPr>
          <w:lang w:eastAsia="ja-JP"/>
        </w:rPr>
      </w:pPr>
      <w:r w:rsidRPr="00152659">
        <w:rPr>
          <w:szCs w:val="20"/>
        </w:rPr>
        <w:t>Details FFS</w:t>
      </w:r>
    </w:p>
    <w:p w14:paraId="49BD0024" w14:textId="77777777" w:rsidR="003C4BB2" w:rsidRDefault="003C4BB2" w:rsidP="00C557F4">
      <w:pPr>
        <w:jc w:val="both"/>
        <w:rPr>
          <w:highlight w:val="green"/>
          <w:lang w:eastAsia="ja-JP"/>
        </w:rPr>
      </w:pPr>
    </w:p>
    <w:p w14:paraId="3CD967AE" w14:textId="4DB23C38" w:rsidR="003C4BB2" w:rsidRPr="00EC7D36" w:rsidRDefault="003C4BB2" w:rsidP="00C557F4">
      <w:pPr>
        <w:jc w:val="both"/>
        <w:rPr>
          <w:highlight w:val="green"/>
          <w:lang w:eastAsia="ja-JP"/>
        </w:rPr>
      </w:pPr>
      <w:r w:rsidRPr="00EC7D36">
        <w:rPr>
          <w:highlight w:val="green"/>
          <w:lang w:eastAsia="ja-JP"/>
        </w:rPr>
        <w:t>Agreements:</w:t>
      </w:r>
    </w:p>
    <w:p w14:paraId="7B6B5247" w14:textId="77777777" w:rsidR="003C4BB2" w:rsidRDefault="003C4BB2" w:rsidP="00C557F4">
      <w:pPr>
        <w:numPr>
          <w:ilvl w:val="0"/>
          <w:numId w:val="43"/>
        </w:numPr>
        <w:tabs>
          <w:tab w:val="left" w:pos="1440"/>
        </w:tabs>
        <w:jc w:val="both"/>
      </w:pPr>
      <w:r w:rsidRPr="00EC7D36">
        <w:t>After entering RRC CONNECTED mode, UE assumes the DM-RS ports of UE-specific PDCCH to be spatially QCL-</w:t>
      </w:r>
      <w:proofErr w:type="spellStart"/>
      <w:r w:rsidRPr="00EC7D36">
        <w:t>ed</w:t>
      </w:r>
      <w:proofErr w:type="spellEnd"/>
      <w:r w:rsidRPr="00EC7D36">
        <w:t xml:space="preserve"> with the SS block identified during initial access by default unless indicated otherwise</w:t>
      </w:r>
    </w:p>
    <w:p w14:paraId="5F40665A" w14:textId="77777777" w:rsidR="003C4BB2" w:rsidRPr="00EC7D36" w:rsidRDefault="003C4BB2" w:rsidP="00C557F4">
      <w:pPr>
        <w:tabs>
          <w:tab w:val="left" w:pos="720"/>
          <w:tab w:val="left" w:pos="1440"/>
        </w:tabs>
        <w:ind w:left="720"/>
        <w:jc w:val="both"/>
      </w:pPr>
      <w:r>
        <w:t>…</w:t>
      </w:r>
    </w:p>
    <w:p w14:paraId="44A36E93" w14:textId="77777777" w:rsidR="003C4BB2" w:rsidRPr="00EC7D36" w:rsidRDefault="003C4BB2" w:rsidP="00C557F4">
      <w:pPr>
        <w:numPr>
          <w:ilvl w:val="0"/>
          <w:numId w:val="43"/>
        </w:numPr>
        <w:jc w:val="both"/>
      </w:pPr>
      <w:r w:rsidRPr="00EC7D36">
        <w:t xml:space="preserve">In RRC CONNECTED mode, </w:t>
      </w:r>
    </w:p>
    <w:p w14:paraId="4CD5DC1C" w14:textId="77777777" w:rsidR="003C4BB2" w:rsidRPr="00EC7D36" w:rsidRDefault="003C4BB2" w:rsidP="00C557F4">
      <w:pPr>
        <w:numPr>
          <w:ilvl w:val="1"/>
          <w:numId w:val="43"/>
        </w:numPr>
        <w:tabs>
          <w:tab w:val="left" w:pos="720"/>
        </w:tabs>
        <w:jc w:val="both"/>
      </w:pPr>
      <w:r w:rsidRPr="00EC7D36">
        <w:t>RRC only or RRC+ MAC CE signaling is used to indicate QCL relation (at least w.r.t spatial RX parameters) between DMRS port(s) of UE-specific PDCCH and either SS Block or P/SP CSI-RS resource(s)</w:t>
      </w:r>
    </w:p>
    <w:p w14:paraId="436A0ECA" w14:textId="77777777" w:rsidR="003C4BB2" w:rsidRPr="00EC7D36" w:rsidRDefault="003C4BB2" w:rsidP="00C557F4">
      <w:pPr>
        <w:numPr>
          <w:ilvl w:val="2"/>
          <w:numId w:val="43"/>
        </w:numPr>
        <w:tabs>
          <w:tab w:val="left" w:pos="720"/>
        </w:tabs>
        <w:jc w:val="both"/>
      </w:pPr>
      <w:r w:rsidRPr="00EC7D36">
        <w:t xml:space="preserve">FFS: necessity of DCI </w:t>
      </w:r>
      <w:proofErr w:type="spellStart"/>
      <w:r w:rsidRPr="00EC7D36">
        <w:t>signalling</w:t>
      </w:r>
      <w:proofErr w:type="spellEnd"/>
    </w:p>
    <w:p w14:paraId="56C63572" w14:textId="77777777" w:rsidR="003C4BB2" w:rsidRPr="00EC7D36" w:rsidRDefault="003C4BB2" w:rsidP="00C557F4">
      <w:pPr>
        <w:numPr>
          <w:ilvl w:val="2"/>
          <w:numId w:val="43"/>
        </w:numPr>
        <w:tabs>
          <w:tab w:val="left" w:pos="720"/>
        </w:tabs>
        <w:jc w:val="both"/>
      </w:pPr>
      <w:r w:rsidRPr="00EC7D36">
        <w:t xml:space="preserve">FFS: Use of Aperiodic CSI-RS </w:t>
      </w:r>
    </w:p>
    <w:p w14:paraId="0CFD3CFF" w14:textId="77777777" w:rsidR="003C4BB2" w:rsidRPr="00EC7D36" w:rsidRDefault="003C4BB2" w:rsidP="00C557F4">
      <w:pPr>
        <w:numPr>
          <w:ilvl w:val="1"/>
          <w:numId w:val="43"/>
        </w:numPr>
        <w:tabs>
          <w:tab w:val="left" w:pos="720"/>
        </w:tabs>
        <w:jc w:val="both"/>
      </w:pPr>
      <w:r w:rsidRPr="00EC7D36">
        <w:t xml:space="preserve">FFS: RAN1 to study impact of delay (including determination of Rx beam) and reliability on the beam </w:t>
      </w:r>
      <w:proofErr w:type="spellStart"/>
      <w:r w:rsidRPr="00EC7D36">
        <w:t>mgmt</w:t>
      </w:r>
      <w:proofErr w:type="spellEnd"/>
      <w:r w:rsidRPr="00EC7D36">
        <w:t xml:space="preserve"> scenarios aiming to provide input to RAN2 </w:t>
      </w:r>
      <w:proofErr w:type="gramStart"/>
      <w:r w:rsidRPr="00EC7D36">
        <w:t>with regard to</w:t>
      </w:r>
      <w:proofErr w:type="gramEnd"/>
      <w:r w:rsidRPr="00EC7D36">
        <w:t xml:space="preserve"> higher layer protocols</w:t>
      </w:r>
    </w:p>
    <w:p w14:paraId="056507E0" w14:textId="77777777" w:rsidR="00692A5F" w:rsidRPr="00DF61AD" w:rsidRDefault="00692A5F" w:rsidP="00692A5F">
      <w:pPr>
        <w:jc w:val="both"/>
        <w:rPr>
          <w:lang w:eastAsia="ja-JP"/>
        </w:rPr>
      </w:pPr>
      <w:r w:rsidRPr="00DF61AD">
        <w:rPr>
          <w:rFonts w:hint="eastAsia"/>
          <w:highlight w:val="green"/>
          <w:lang w:eastAsia="ja-JP"/>
        </w:rPr>
        <w:t>Agreements:</w:t>
      </w:r>
    </w:p>
    <w:p w14:paraId="0FEBC6CA" w14:textId="77777777" w:rsidR="00692A5F" w:rsidRPr="00875E26" w:rsidRDefault="00692A5F" w:rsidP="00692A5F">
      <w:pPr>
        <w:numPr>
          <w:ilvl w:val="0"/>
          <w:numId w:val="43"/>
        </w:numPr>
        <w:tabs>
          <w:tab w:val="left" w:pos="1440"/>
        </w:tabs>
        <w:jc w:val="both"/>
        <w:rPr>
          <w:lang w:eastAsia="ja-JP"/>
        </w:rPr>
      </w:pPr>
      <w:r w:rsidRPr="00875E26">
        <w:rPr>
          <w:lang w:eastAsia="ja-JP"/>
        </w:rPr>
        <w:t>Support L1-RSRP reporting of measurements on SS block for beam management procedures</w:t>
      </w:r>
    </w:p>
    <w:p w14:paraId="6335DF84" w14:textId="77777777" w:rsidR="00692A5F" w:rsidRPr="00875E26" w:rsidRDefault="00692A5F" w:rsidP="00692A5F">
      <w:pPr>
        <w:numPr>
          <w:ilvl w:val="0"/>
          <w:numId w:val="43"/>
        </w:numPr>
        <w:tabs>
          <w:tab w:val="left" w:pos="1440"/>
        </w:tabs>
        <w:jc w:val="both"/>
        <w:rPr>
          <w:lang w:eastAsia="ja-JP"/>
        </w:rPr>
      </w:pPr>
      <w:r w:rsidRPr="00875E26">
        <w:rPr>
          <w:lang w:eastAsia="ja-JP"/>
        </w:rPr>
        <w:t>The following configurations for L1-RSRP reporting for beam management are supported</w:t>
      </w:r>
      <w:r>
        <w:rPr>
          <w:rFonts w:hint="eastAsia"/>
          <w:lang w:eastAsia="ja-JP"/>
        </w:rPr>
        <w:t xml:space="preserve"> </w:t>
      </w:r>
    </w:p>
    <w:p w14:paraId="24CCA445" w14:textId="77777777" w:rsidR="00692A5F" w:rsidRPr="00875E26" w:rsidRDefault="00692A5F" w:rsidP="00692A5F">
      <w:pPr>
        <w:numPr>
          <w:ilvl w:val="1"/>
          <w:numId w:val="43"/>
        </w:numPr>
        <w:tabs>
          <w:tab w:val="left" w:pos="1440"/>
        </w:tabs>
        <w:jc w:val="both"/>
        <w:rPr>
          <w:lang w:eastAsia="ja-JP"/>
        </w:rPr>
      </w:pPr>
      <w:r w:rsidRPr="00875E26">
        <w:rPr>
          <w:lang w:eastAsia="ja-JP"/>
        </w:rPr>
        <w:t>SS block only</w:t>
      </w:r>
      <w:r>
        <w:rPr>
          <w:rFonts w:hint="eastAsia"/>
          <w:lang w:eastAsia="ja-JP"/>
        </w:rPr>
        <w:t xml:space="preserve"> (with mandatory support by UE)</w:t>
      </w:r>
    </w:p>
    <w:p w14:paraId="59C6B252" w14:textId="77777777" w:rsidR="00692A5F" w:rsidRPr="00875E26" w:rsidRDefault="00692A5F" w:rsidP="00692A5F">
      <w:pPr>
        <w:numPr>
          <w:ilvl w:val="1"/>
          <w:numId w:val="43"/>
        </w:numPr>
        <w:tabs>
          <w:tab w:val="left" w:pos="1440"/>
        </w:tabs>
        <w:jc w:val="both"/>
        <w:rPr>
          <w:lang w:eastAsia="ja-JP"/>
        </w:rPr>
      </w:pPr>
      <w:r w:rsidRPr="00875E26">
        <w:rPr>
          <w:lang w:eastAsia="ja-JP"/>
        </w:rPr>
        <w:t>CSI-RS only</w:t>
      </w:r>
      <w:r>
        <w:rPr>
          <w:rFonts w:hint="eastAsia"/>
          <w:lang w:eastAsia="ja-JP"/>
        </w:rPr>
        <w:t xml:space="preserve"> (with mandatory support by UE)</w:t>
      </w:r>
    </w:p>
    <w:p w14:paraId="70881F45" w14:textId="18F1CFF0" w:rsidR="00692A5F" w:rsidRPr="00875E26" w:rsidRDefault="00692A5F" w:rsidP="00692A5F">
      <w:pPr>
        <w:numPr>
          <w:ilvl w:val="1"/>
          <w:numId w:val="43"/>
        </w:numPr>
        <w:tabs>
          <w:tab w:val="left" w:pos="1440"/>
        </w:tabs>
        <w:jc w:val="both"/>
        <w:rPr>
          <w:lang w:eastAsia="ja-JP"/>
        </w:rPr>
      </w:pPr>
      <w:r w:rsidRPr="00875E26">
        <w:rPr>
          <w:lang w:eastAsia="ja-JP"/>
        </w:rPr>
        <w:t>SS block + CSI-RS</w:t>
      </w:r>
      <w:r>
        <w:rPr>
          <w:rFonts w:hint="eastAsia"/>
          <w:lang w:eastAsia="ja-JP"/>
        </w:rPr>
        <w:t xml:space="preserve"> independent L1 RSRP reporting</w:t>
      </w:r>
    </w:p>
    <w:p w14:paraId="04D08C7C" w14:textId="2F25DA26" w:rsidR="003C4BB2" w:rsidRDefault="00692A5F" w:rsidP="00692A5F">
      <w:pPr>
        <w:numPr>
          <w:ilvl w:val="2"/>
          <w:numId w:val="43"/>
        </w:numPr>
        <w:tabs>
          <w:tab w:val="left" w:pos="1440"/>
        </w:tabs>
        <w:jc w:val="both"/>
        <w:rPr>
          <w:lang w:eastAsia="ja-JP"/>
        </w:rPr>
      </w:pPr>
      <w:r w:rsidRPr="00875E26">
        <w:rPr>
          <w:lang w:eastAsia="ja-JP"/>
        </w:rPr>
        <w:t>Joint L1-RSRP using QCL-</w:t>
      </w:r>
      <w:proofErr w:type="spellStart"/>
      <w:r w:rsidRPr="00875E26">
        <w:rPr>
          <w:lang w:eastAsia="ja-JP"/>
        </w:rPr>
        <w:t>ed</w:t>
      </w:r>
      <w:proofErr w:type="spellEnd"/>
      <w:r w:rsidRPr="00875E26">
        <w:rPr>
          <w:lang w:eastAsia="ja-JP"/>
        </w:rPr>
        <w:t xml:space="preserve"> SS-block + CSI-RS is optionally supported by UE</w:t>
      </w:r>
      <w:r>
        <w:rPr>
          <w:rFonts w:hint="eastAsia"/>
          <w:lang w:eastAsia="ja-JP"/>
        </w:rPr>
        <w:t xml:space="preserve"> (with </w:t>
      </w:r>
      <w:r>
        <w:rPr>
          <w:lang w:eastAsia="ja-JP"/>
        </w:rPr>
        <w:t>optionally</w:t>
      </w:r>
      <w:r>
        <w:rPr>
          <w:rFonts w:hint="eastAsia"/>
          <w:lang w:eastAsia="ja-JP"/>
        </w:rPr>
        <w:t xml:space="preserve"> support by UE)</w:t>
      </w:r>
    </w:p>
    <w:p w14:paraId="360273D5" w14:textId="77777777" w:rsidR="004C6B5F" w:rsidRPr="004238AE" w:rsidRDefault="004C6B5F" w:rsidP="00C557F4">
      <w:pPr>
        <w:overflowPunct w:val="0"/>
        <w:autoSpaceDE w:val="0"/>
        <w:autoSpaceDN w:val="0"/>
        <w:adjustRightInd w:val="0"/>
        <w:spacing w:after="180"/>
        <w:contextualSpacing/>
        <w:jc w:val="both"/>
        <w:textAlignment w:val="baseline"/>
      </w:pPr>
    </w:p>
    <w:p w14:paraId="32CF14A8" w14:textId="3D317AD4" w:rsidR="000915CD" w:rsidRDefault="004C6B5F" w:rsidP="004C6B5F">
      <w:pPr>
        <w:pStyle w:val="Heading1"/>
        <w:ind w:hanging="573"/>
        <w:jc w:val="both"/>
        <w:rPr>
          <w:lang w:eastAsia="ko-KR"/>
        </w:rPr>
      </w:pPr>
      <w:r>
        <w:rPr>
          <w:lang w:eastAsia="ko-KR"/>
        </w:rPr>
        <w:lastRenderedPageBreak/>
        <w:t xml:space="preserve">Overview of </w:t>
      </w:r>
      <w:r w:rsidR="000915CD">
        <w:rPr>
          <w:lang w:eastAsia="ko-KR"/>
        </w:rPr>
        <w:t>Beam</w:t>
      </w:r>
      <w:r>
        <w:rPr>
          <w:lang w:eastAsia="ko-KR"/>
        </w:rPr>
        <w:t xml:space="preserve"> </w:t>
      </w:r>
      <w:r w:rsidR="000915CD">
        <w:rPr>
          <w:lang w:eastAsia="ko-KR"/>
        </w:rPr>
        <w:t xml:space="preserve">Management </w:t>
      </w:r>
      <w:r>
        <w:rPr>
          <w:lang w:eastAsia="ko-KR"/>
        </w:rPr>
        <w:t xml:space="preserve">&amp; </w:t>
      </w:r>
      <w:r w:rsidR="000915CD">
        <w:rPr>
          <w:lang w:eastAsia="ko-KR"/>
        </w:rPr>
        <w:t>Recovery Procedure</w:t>
      </w:r>
    </w:p>
    <w:p w14:paraId="3CD18D13" w14:textId="3D253A49" w:rsidR="00647088" w:rsidRDefault="00CF547F" w:rsidP="004C6B5F">
      <w:pPr>
        <w:pStyle w:val="ListParagraph"/>
        <w:ind w:left="0"/>
        <w:jc w:val="both"/>
      </w:pPr>
      <w:r>
        <w:t>The interplay of beam management, beam recovery and radio link fai</w:t>
      </w:r>
      <w:r w:rsidR="00430099">
        <w:t>lure can be seen in the Figure</w:t>
      </w:r>
      <w:r w:rsidR="00E66C4D">
        <w:t xml:space="preserve"> 1</w:t>
      </w:r>
      <w:r w:rsidR="00430099">
        <w:t xml:space="preserve"> below</w:t>
      </w:r>
      <w:r w:rsidR="003A68C4">
        <w:t>, for more details see [3].</w:t>
      </w:r>
    </w:p>
    <w:p w14:paraId="5794E6F1" w14:textId="7709442C" w:rsidR="00E66C4D" w:rsidRDefault="001A0CDD" w:rsidP="004C6B5F">
      <w:pPr>
        <w:pStyle w:val="ListParagraph"/>
        <w:keepNext/>
        <w:ind w:left="0"/>
        <w:jc w:val="both"/>
      </w:pPr>
      <w:r>
        <w:rPr>
          <w:noProof/>
        </w:rPr>
        <w:drawing>
          <wp:inline distT="0" distB="0" distL="0" distR="0" wp14:anchorId="0F1DF79B" wp14:editId="0BB09EAC">
            <wp:extent cx="6122035" cy="15925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592580"/>
                    </a:xfrm>
                    <a:prstGeom prst="rect">
                      <a:avLst/>
                    </a:prstGeom>
                  </pic:spPr>
                </pic:pic>
              </a:graphicData>
            </a:graphic>
          </wp:inline>
        </w:drawing>
      </w:r>
      <w:r w:rsidRPr="00C557F4">
        <w:rPr>
          <w:noProof/>
          <w:lang w:eastAsia="de-DE"/>
        </w:rPr>
        <w:t xml:space="preserve"> </w:t>
      </w:r>
    </w:p>
    <w:p w14:paraId="066CA098" w14:textId="77777777" w:rsidR="00CF547F" w:rsidRDefault="00E66C4D" w:rsidP="00AA1620">
      <w:pPr>
        <w:pStyle w:val="Caption"/>
        <w:jc w:val="center"/>
      </w:pPr>
      <w:r>
        <w:t xml:space="preserve">Figure </w:t>
      </w:r>
      <w:r>
        <w:fldChar w:fldCharType="begin"/>
      </w:r>
      <w:r>
        <w:instrText xml:space="preserve"> SEQ Figure \* ARABIC </w:instrText>
      </w:r>
      <w:r>
        <w:fldChar w:fldCharType="separate"/>
      </w:r>
      <w:r w:rsidR="00764C4D">
        <w:rPr>
          <w:noProof/>
        </w:rPr>
        <w:t>1</w:t>
      </w:r>
      <w:r>
        <w:fldChar w:fldCharType="end"/>
      </w:r>
      <w:r>
        <w:t xml:space="preserve"> Beam management and Beam recovery</w:t>
      </w:r>
    </w:p>
    <w:p w14:paraId="0D23B029" w14:textId="77777777" w:rsidR="007B6AFF" w:rsidRDefault="007B6AFF" w:rsidP="004C6B5F">
      <w:pPr>
        <w:pStyle w:val="ListParagraph"/>
        <w:ind w:left="0"/>
        <w:jc w:val="both"/>
      </w:pPr>
    </w:p>
    <w:p w14:paraId="2D29D449" w14:textId="77777777" w:rsidR="000915CD" w:rsidRDefault="00E54F29" w:rsidP="004C6B5F">
      <w:pPr>
        <w:pStyle w:val="ListParagraph"/>
        <w:ind w:left="0"/>
        <w:jc w:val="both"/>
      </w:pPr>
      <w:proofErr w:type="gramStart"/>
      <w:r>
        <w:t>I</w:t>
      </w:r>
      <w:r w:rsidR="000915CD">
        <w:t>n order to</w:t>
      </w:r>
      <w:proofErr w:type="gramEnd"/>
      <w:r w:rsidR="000915CD">
        <w:t xml:space="preserve"> allow </w:t>
      </w:r>
      <w:r w:rsidR="00556E14">
        <w:t>flexible</w:t>
      </w:r>
      <w:r w:rsidR="000915CD">
        <w:t xml:space="preserve"> integration of beam management into </w:t>
      </w:r>
      <w:r w:rsidR="00556E14">
        <w:t xml:space="preserve">procedures like </w:t>
      </w:r>
      <w:r w:rsidR="003F1EE4">
        <w:t xml:space="preserve">RLM, RLF or </w:t>
      </w:r>
      <w:r w:rsidR="000915CD">
        <w:t xml:space="preserve">link adaptation algorithms, a set of </w:t>
      </w:r>
      <w:r w:rsidR="00556E14">
        <w:t xml:space="preserve">configurable </w:t>
      </w:r>
      <w:r w:rsidR="000915CD">
        <w:t xml:space="preserve">conditions </w:t>
      </w:r>
      <w:r w:rsidR="000A38E6">
        <w:t>will</w:t>
      </w:r>
      <w:r w:rsidR="000915CD">
        <w:t xml:space="preserve"> be beneficial to trigger different actions such as</w:t>
      </w:r>
    </w:p>
    <w:p w14:paraId="38C1C19F" w14:textId="32854848" w:rsidR="000915CD" w:rsidRDefault="000915CD" w:rsidP="004C6B5F">
      <w:pPr>
        <w:pStyle w:val="ListParagraph"/>
        <w:numPr>
          <w:ilvl w:val="0"/>
          <w:numId w:val="28"/>
        </w:numPr>
        <w:contextualSpacing/>
        <w:jc w:val="both"/>
      </w:pPr>
      <w:r>
        <w:t>Beam</w:t>
      </w:r>
      <w:r w:rsidR="003C4BB2">
        <w:t xml:space="preserve"> refinement</w:t>
      </w:r>
      <w:r>
        <w:t>,</w:t>
      </w:r>
    </w:p>
    <w:p w14:paraId="7C2DC713" w14:textId="7CFF20EC" w:rsidR="000915CD" w:rsidRDefault="000915CD" w:rsidP="004C6B5F">
      <w:pPr>
        <w:pStyle w:val="ListParagraph"/>
        <w:numPr>
          <w:ilvl w:val="0"/>
          <w:numId w:val="28"/>
        </w:numPr>
        <w:contextualSpacing/>
        <w:jc w:val="both"/>
      </w:pPr>
      <w:r>
        <w:t xml:space="preserve">Beam </w:t>
      </w:r>
      <w:r w:rsidR="006A144D">
        <w:t>broadening</w:t>
      </w:r>
      <w:r w:rsidR="00EC4ED9">
        <w:t xml:space="preserve"> and</w:t>
      </w:r>
    </w:p>
    <w:p w14:paraId="1054E101" w14:textId="77777777" w:rsidR="000915CD" w:rsidRDefault="000915CD" w:rsidP="004C6B5F">
      <w:pPr>
        <w:pStyle w:val="ListParagraph"/>
        <w:numPr>
          <w:ilvl w:val="0"/>
          <w:numId w:val="28"/>
        </w:numPr>
        <w:contextualSpacing/>
        <w:jc w:val="both"/>
      </w:pPr>
      <w:r>
        <w:t>Beam failure recovery</w:t>
      </w:r>
      <w:r w:rsidR="00556E14">
        <w:t>.</w:t>
      </w:r>
    </w:p>
    <w:p w14:paraId="4CA6A225" w14:textId="77777777" w:rsidR="00EC4ED9" w:rsidRDefault="002400BF" w:rsidP="004C6B5F">
      <w:pPr>
        <w:jc w:val="both"/>
      </w:pPr>
      <w:r>
        <w:t xml:space="preserve">The actions are supported by various functionalities which are implemented on either the </w:t>
      </w:r>
      <w:proofErr w:type="spellStart"/>
      <w:r>
        <w:t>gNB</w:t>
      </w:r>
      <w:proofErr w:type="spellEnd"/>
      <w:r>
        <w:t>, the UE or can be common to both.</w:t>
      </w:r>
      <w:r w:rsidR="006C4367">
        <w:t xml:space="preserve"> </w:t>
      </w:r>
      <w:r w:rsidR="00E770F8">
        <w:t>In the rest of this section</w:t>
      </w:r>
      <w:r w:rsidR="006C4367">
        <w:t>, we will discuss two specific new functionalities to aid in optimal beam management and recovery:</w:t>
      </w:r>
    </w:p>
    <w:p w14:paraId="514C635D" w14:textId="24E32226" w:rsidR="00EC4ED9" w:rsidRDefault="006C4367" w:rsidP="00DF61AD">
      <w:pPr>
        <w:pStyle w:val="ListParagraph"/>
        <w:numPr>
          <w:ilvl w:val="0"/>
          <w:numId w:val="49"/>
        </w:numPr>
        <w:jc w:val="both"/>
      </w:pPr>
      <w:r>
        <w:t>Multiple threshold settings (Section 2.1) and</w:t>
      </w:r>
    </w:p>
    <w:p w14:paraId="2348A6F4" w14:textId="5C0EB9AC" w:rsidR="009040F1" w:rsidRDefault="006C4367" w:rsidP="00DF61AD">
      <w:pPr>
        <w:pStyle w:val="ListParagraph"/>
        <w:numPr>
          <w:ilvl w:val="0"/>
          <w:numId w:val="49"/>
        </w:numPr>
        <w:jc w:val="both"/>
      </w:pPr>
      <w:r>
        <w:t xml:space="preserve">Beam broadening (Section 2.2). </w:t>
      </w:r>
    </w:p>
    <w:p w14:paraId="3539A2FA" w14:textId="77777777" w:rsidR="009040F1" w:rsidRDefault="009040F1" w:rsidP="004C6B5F">
      <w:pPr>
        <w:jc w:val="both"/>
      </w:pPr>
    </w:p>
    <w:p w14:paraId="272D7DD4" w14:textId="32429EE5" w:rsidR="000915CD" w:rsidRDefault="009040F1" w:rsidP="004C6B5F">
      <w:pPr>
        <w:pStyle w:val="Heading2"/>
        <w:jc w:val="both"/>
      </w:pPr>
      <w:r>
        <w:t xml:space="preserve">Threshold Setting for Beam </w:t>
      </w:r>
      <w:r w:rsidR="003C4BB2">
        <w:t>Management</w:t>
      </w:r>
    </w:p>
    <w:p w14:paraId="0E94FD3F" w14:textId="77777777" w:rsidR="003A68C4" w:rsidRDefault="003A68C4" w:rsidP="004C6B5F">
      <w:pPr>
        <w:jc w:val="both"/>
      </w:pPr>
    </w:p>
    <w:p w14:paraId="174103F6" w14:textId="441E1404" w:rsidR="00146092" w:rsidRDefault="00146092" w:rsidP="004C6B5F">
      <w:pPr>
        <w:jc w:val="both"/>
      </w:pPr>
      <w:r>
        <w:t xml:space="preserve">The beam triggering process </w:t>
      </w:r>
      <w:proofErr w:type="gramStart"/>
      <w:r>
        <w:t>has to</w:t>
      </w:r>
      <w:proofErr w:type="gramEnd"/>
      <w:r>
        <w:t xml:space="preserve"> robustly </w:t>
      </w:r>
      <w:r w:rsidR="00D11F61">
        <w:t xml:space="preserve">and efficiently </w:t>
      </w:r>
      <w:r>
        <w:t xml:space="preserve">handle </w:t>
      </w:r>
      <w:r w:rsidR="001645E5">
        <w:t>multiple</w:t>
      </w:r>
      <w:r>
        <w:t xml:space="preserve"> types of </w:t>
      </w:r>
      <w:r w:rsidR="00647088">
        <w:t xml:space="preserve">tasks such as </w:t>
      </w:r>
      <w:r>
        <w:t>beam failure</w:t>
      </w:r>
      <w:r w:rsidR="00647088">
        <w:t xml:space="preserve"> as well as beam </w:t>
      </w:r>
      <w:r w:rsidR="003A68C4">
        <w:t>tracking, beam refinement and beam broadening</w:t>
      </w:r>
      <w:r>
        <w:t xml:space="preserve"> while minimizing the latency </w:t>
      </w:r>
      <w:r w:rsidR="00647088">
        <w:t>introduced due to</w:t>
      </w:r>
      <w:r>
        <w:t xml:space="preserve"> the</w:t>
      </w:r>
      <w:r w:rsidR="00647088">
        <w:t>se tasks</w:t>
      </w:r>
      <w:r>
        <w:t>. We propose to supp</w:t>
      </w:r>
      <w:r w:rsidR="00B838FB">
        <w:t xml:space="preserve">ort </w:t>
      </w:r>
      <w:r w:rsidR="00CE03A1">
        <w:t>multiple</w:t>
      </w:r>
      <w:r w:rsidR="00B838FB">
        <w:t xml:space="preserve"> thresholds </w:t>
      </w:r>
      <w:r w:rsidR="0028040D">
        <w:t>at</w:t>
      </w:r>
      <w:r w:rsidR="00B838FB">
        <w:t xml:space="preserve"> the UE</w:t>
      </w:r>
      <w:r w:rsidR="005E53C6">
        <w:t xml:space="preserve"> </w:t>
      </w:r>
      <w:r w:rsidR="006B4BB4">
        <w:t>and/</w:t>
      </w:r>
      <w:proofErr w:type="gramStart"/>
      <w:r w:rsidR="006B4BB4">
        <w:t xml:space="preserve">or  </w:t>
      </w:r>
      <w:proofErr w:type="spellStart"/>
      <w:r w:rsidR="006B4BB4">
        <w:t>gNB</w:t>
      </w:r>
      <w:proofErr w:type="spellEnd"/>
      <w:proofErr w:type="gramEnd"/>
      <w:r w:rsidR="006B4BB4">
        <w:t xml:space="preserve"> </w:t>
      </w:r>
      <w:r w:rsidR="005E53C6">
        <w:t>as shown in Figure 2</w:t>
      </w:r>
      <w:r w:rsidR="00B838FB">
        <w:t>:</w:t>
      </w:r>
    </w:p>
    <w:p w14:paraId="23A831E7" w14:textId="316E6CF4" w:rsidR="00647088" w:rsidRDefault="00647088" w:rsidP="004C6B5F">
      <w:pPr>
        <w:pStyle w:val="ListParagraph"/>
        <w:numPr>
          <w:ilvl w:val="0"/>
          <w:numId w:val="46"/>
        </w:numPr>
        <w:jc w:val="both"/>
      </w:pPr>
      <w:r w:rsidRPr="00647088">
        <w:rPr>
          <w:i/>
        </w:rPr>
        <w:t xml:space="preserve">Beam </w:t>
      </w:r>
      <w:r w:rsidR="003232A5">
        <w:rPr>
          <w:i/>
        </w:rPr>
        <w:t>r</w:t>
      </w:r>
      <w:r w:rsidR="0057646A">
        <w:rPr>
          <w:i/>
        </w:rPr>
        <w:t>efinement</w:t>
      </w:r>
      <w:r w:rsidR="0057646A" w:rsidRPr="00647088">
        <w:rPr>
          <w:i/>
        </w:rPr>
        <w:t xml:space="preserve"> </w:t>
      </w:r>
      <w:r w:rsidRPr="00647088">
        <w:rPr>
          <w:i/>
        </w:rPr>
        <w:t>threshold:</w:t>
      </w:r>
      <w:r w:rsidDel="00146092">
        <w:t xml:space="preserve"> </w:t>
      </w:r>
      <w:r>
        <w:t xml:space="preserve">This threshold is used to trigger at least the beam </w:t>
      </w:r>
      <w:r w:rsidR="001E40FA">
        <w:t xml:space="preserve">refinement </w:t>
      </w:r>
      <w:r>
        <w:t xml:space="preserve">through </w:t>
      </w:r>
      <w:r w:rsidR="001E40FA">
        <w:t>a P2/P3 procedure</w:t>
      </w:r>
      <w:r>
        <w:t xml:space="preserve">. </w:t>
      </w:r>
    </w:p>
    <w:p w14:paraId="511AB5C6" w14:textId="28A15E09" w:rsidR="0057646A" w:rsidRDefault="001E40FA" w:rsidP="004C6B5F">
      <w:pPr>
        <w:pStyle w:val="ListParagraph"/>
        <w:numPr>
          <w:ilvl w:val="0"/>
          <w:numId w:val="46"/>
        </w:numPr>
        <w:jc w:val="both"/>
      </w:pPr>
      <w:r>
        <w:rPr>
          <w:i/>
        </w:rPr>
        <w:t>Control channel b</w:t>
      </w:r>
      <w:r w:rsidR="0057646A">
        <w:rPr>
          <w:i/>
        </w:rPr>
        <w:t xml:space="preserve">eam </w:t>
      </w:r>
      <w:r>
        <w:rPr>
          <w:i/>
        </w:rPr>
        <w:t>fallback</w:t>
      </w:r>
      <w:r w:rsidR="0057646A">
        <w:rPr>
          <w:i/>
        </w:rPr>
        <w:t xml:space="preserve"> threshold:</w:t>
      </w:r>
      <w:r w:rsidR="0057646A">
        <w:t xml:space="preserve"> This threshold is used to trigger at least the beam </w:t>
      </w:r>
      <w:r w:rsidR="00150C61">
        <w:t xml:space="preserve">broadening </w:t>
      </w:r>
      <w:r w:rsidR="0057646A">
        <w:t xml:space="preserve">procedure as introduced in the next section. Beam broadening is proposed to be </w:t>
      </w:r>
      <w:r w:rsidR="001D1F3B">
        <w:t xml:space="preserve">attempted before a control channel beam failure is triggered. </w:t>
      </w:r>
    </w:p>
    <w:p w14:paraId="068F33D4" w14:textId="3E6D721D" w:rsidR="00647088" w:rsidRDefault="00647088" w:rsidP="000A2EDF">
      <w:pPr>
        <w:pStyle w:val="ListParagraph"/>
        <w:numPr>
          <w:ilvl w:val="0"/>
          <w:numId w:val="46"/>
        </w:numPr>
        <w:jc w:val="both"/>
      </w:pPr>
      <w:r w:rsidRPr="00647088">
        <w:rPr>
          <w:i/>
        </w:rPr>
        <w:t>Control channel beam failure threshold:</w:t>
      </w:r>
      <w:r>
        <w:t xml:space="preserve">  This threshold is used to trigger at least the beam failure recovery when the control channel beam</w:t>
      </w:r>
      <w:r w:rsidR="001D1F3B">
        <w:t>(s)</w:t>
      </w:r>
      <w:r>
        <w:t xml:space="preserve"> fails. </w:t>
      </w:r>
    </w:p>
    <w:p w14:paraId="3441B4F5" w14:textId="77777777" w:rsidR="00146092" w:rsidRDefault="00146092" w:rsidP="000A2EDF">
      <w:pPr>
        <w:contextualSpacing/>
        <w:jc w:val="both"/>
      </w:pPr>
    </w:p>
    <w:p w14:paraId="57C7E482" w14:textId="3B81CB65" w:rsidR="00653EBD" w:rsidRDefault="00AD5FCD" w:rsidP="007A72DB">
      <w:pPr>
        <w:keepNext/>
        <w:ind w:left="360"/>
        <w:jc w:val="center"/>
      </w:pPr>
      <w:r>
        <w:rPr>
          <w:noProof/>
        </w:rPr>
        <w:lastRenderedPageBreak/>
        <w:drawing>
          <wp:inline distT="0" distB="0" distL="0" distR="0" wp14:anchorId="44C303E4" wp14:editId="60396D58">
            <wp:extent cx="3629025" cy="2647950"/>
            <wp:effectExtent l="0" t="0" r="9525" b="0"/>
            <wp:docPr id="4" name="Picture 4" descr="C:\Users\anahler\work\trunk\ELBE\Standardization_Monitoring\Contributions\RAN1_NR_AH_1709\beam_qua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ahler\work\trunk\ELBE\Standardization_Monitoring\Contributions\RAN1_NR_AH_1709\beam_qualit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025" cy="2647950"/>
                    </a:xfrm>
                    <a:prstGeom prst="rect">
                      <a:avLst/>
                    </a:prstGeom>
                    <a:noFill/>
                    <a:ln>
                      <a:noFill/>
                    </a:ln>
                  </pic:spPr>
                </pic:pic>
              </a:graphicData>
            </a:graphic>
          </wp:inline>
        </w:drawing>
      </w:r>
    </w:p>
    <w:p w14:paraId="2A963056" w14:textId="77777777" w:rsidR="000915CD" w:rsidRPr="00EA0DF0" w:rsidRDefault="00653EBD">
      <w:pPr>
        <w:pStyle w:val="Caption"/>
        <w:ind w:left="720"/>
        <w:jc w:val="center"/>
      </w:pPr>
      <w:r>
        <w:t xml:space="preserve">Figure </w:t>
      </w:r>
      <w:r>
        <w:fldChar w:fldCharType="begin"/>
      </w:r>
      <w:r>
        <w:instrText xml:space="preserve"> SEQ Figure \* ARABIC </w:instrText>
      </w:r>
      <w:r>
        <w:fldChar w:fldCharType="separate"/>
      </w:r>
      <w:r w:rsidR="00764C4D">
        <w:rPr>
          <w:noProof/>
        </w:rPr>
        <w:t>2</w:t>
      </w:r>
      <w:r>
        <w:fldChar w:fldCharType="end"/>
      </w:r>
      <w:r>
        <w:t>: Beam management and beam recovery</w:t>
      </w:r>
    </w:p>
    <w:p w14:paraId="5EC9164D" w14:textId="77777777" w:rsidR="00385FF5" w:rsidRDefault="00385FF5" w:rsidP="00C557F4">
      <w:pPr>
        <w:jc w:val="center"/>
      </w:pPr>
    </w:p>
    <w:p w14:paraId="1503475F" w14:textId="77777777" w:rsidR="004F0476" w:rsidRDefault="004F0476" w:rsidP="004C6B5F">
      <w:pPr>
        <w:jc w:val="both"/>
      </w:pPr>
    </w:p>
    <w:p w14:paraId="39D5CFAB" w14:textId="41C7A6C0" w:rsidR="00367232" w:rsidRDefault="00367232" w:rsidP="004C6B5F">
      <w:pPr>
        <w:jc w:val="both"/>
        <w:rPr>
          <w:i/>
        </w:rPr>
      </w:pPr>
      <w:r w:rsidRPr="004238AE">
        <w:rPr>
          <w:b/>
          <w:i/>
        </w:rPr>
        <w:t>Observation</w:t>
      </w:r>
      <w:r w:rsidR="00562745" w:rsidRPr="004238AE">
        <w:rPr>
          <w:b/>
          <w:i/>
        </w:rPr>
        <w:t xml:space="preserve"> 1</w:t>
      </w:r>
      <w:r w:rsidRPr="004238AE">
        <w:rPr>
          <w:b/>
          <w:i/>
        </w:rPr>
        <w:t>:</w:t>
      </w:r>
      <w:r w:rsidRPr="004238AE">
        <w:rPr>
          <w:i/>
        </w:rPr>
        <w:t xml:space="preserve"> Scenarios that might lead to beam failure might differ in </w:t>
      </w:r>
      <w:r w:rsidR="002066E8" w:rsidRPr="004238AE">
        <w:rPr>
          <w:i/>
        </w:rPr>
        <w:t>terms of how fast and how severely</w:t>
      </w:r>
      <w:r w:rsidRPr="004238AE">
        <w:rPr>
          <w:i/>
        </w:rPr>
        <w:t xml:space="preserve"> the beam quality deteriorates.</w:t>
      </w:r>
    </w:p>
    <w:p w14:paraId="3B96CFCC" w14:textId="77777777" w:rsidR="004238AE" w:rsidRDefault="004238AE" w:rsidP="004C6B5F">
      <w:pPr>
        <w:jc w:val="both"/>
        <w:rPr>
          <w:i/>
        </w:rPr>
      </w:pPr>
    </w:p>
    <w:p w14:paraId="5A8CA9E3" w14:textId="778D77D1" w:rsidR="004F0476" w:rsidRDefault="00367232" w:rsidP="004C6B5F">
      <w:pPr>
        <w:jc w:val="both"/>
        <w:rPr>
          <w:b/>
        </w:rPr>
      </w:pPr>
      <w:r w:rsidRPr="00927532">
        <w:rPr>
          <w:b/>
        </w:rPr>
        <w:t>Proposal</w:t>
      </w:r>
      <w:r w:rsidR="00562745" w:rsidRPr="00FA7841">
        <w:rPr>
          <w:b/>
        </w:rPr>
        <w:t xml:space="preserve"> 1</w:t>
      </w:r>
      <w:r w:rsidRPr="005F3C8D">
        <w:rPr>
          <w:b/>
        </w:rPr>
        <w:t>:</w:t>
      </w:r>
      <w:r w:rsidRPr="004238AE">
        <w:rPr>
          <w:b/>
        </w:rPr>
        <w:t xml:space="preserve"> A trigger condition consists of a measurement metric related threshold and a timer for which the measurement metric violates the threshold</w:t>
      </w:r>
      <w:r w:rsidR="0033727A" w:rsidRPr="004238AE">
        <w:rPr>
          <w:b/>
        </w:rPr>
        <w:t>.</w:t>
      </w:r>
    </w:p>
    <w:p w14:paraId="093A81AB" w14:textId="77777777" w:rsidR="00AA1620" w:rsidRPr="004238AE" w:rsidRDefault="00AA1620" w:rsidP="004C6B5F">
      <w:pPr>
        <w:jc w:val="both"/>
        <w:rPr>
          <w:b/>
        </w:rPr>
      </w:pPr>
    </w:p>
    <w:p w14:paraId="615E5057" w14:textId="4D692A2E" w:rsidR="0009522B" w:rsidRDefault="0009522B" w:rsidP="004C6B5F">
      <w:pPr>
        <w:jc w:val="both"/>
        <w:rPr>
          <w:b/>
        </w:rPr>
      </w:pPr>
      <w:r w:rsidRPr="00927532">
        <w:rPr>
          <w:b/>
        </w:rPr>
        <w:t>Proposal</w:t>
      </w:r>
      <w:r w:rsidR="00562745" w:rsidRPr="00FA7841">
        <w:rPr>
          <w:b/>
        </w:rPr>
        <w:t xml:space="preserve"> 2</w:t>
      </w:r>
      <w:r w:rsidRPr="005F3C8D">
        <w:rPr>
          <w:b/>
        </w:rPr>
        <w:t>:</w:t>
      </w:r>
      <w:r w:rsidRPr="004238AE">
        <w:rPr>
          <w:b/>
        </w:rPr>
        <w:t xml:space="preserve"> A set of </w:t>
      </w:r>
      <w:r w:rsidR="00385FF5" w:rsidRPr="004238AE">
        <w:rPr>
          <w:b/>
        </w:rPr>
        <w:t xml:space="preserve">(at least) </w:t>
      </w:r>
      <w:r w:rsidR="00DA2BE5">
        <w:rPr>
          <w:b/>
        </w:rPr>
        <w:t>three</w:t>
      </w:r>
      <w:r w:rsidR="00385FF5" w:rsidRPr="004238AE">
        <w:rPr>
          <w:b/>
        </w:rPr>
        <w:t xml:space="preserve"> </w:t>
      </w:r>
      <w:r w:rsidRPr="004238AE">
        <w:rPr>
          <w:b/>
        </w:rPr>
        <w:t>trigger conditions that might have different thresholds and timers is defined.</w:t>
      </w:r>
    </w:p>
    <w:p w14:paraId="56840C9D" w14:textId="77777777" w:rsidR="00AA1620" w:rsidRPr="004238AE" w:rsidRDefault="00AA1620" w:rsidP="004C6B5F">
      <w:pPr>
        <w:jc w:val="both"/>
        <w:rPr>
          <w:b/>
        </w:rPr>
      </w:pPr>
    </w:p>
    <w:p w14:paraId="7A3D0280" w14:textId="30F98ECE" w:rsidR="000915CD" w:rsidRPr="004238AE" w:rsidRDefault="0009522B" w:rsidP="00C557F4">
      <w:pPr>
        <w:jc w:val="both"/>
        <w:rPr>
          <w:b/>
          <w:lang w:eastAsia="ko-KR"/>
        </w:rPr>
      </w:pPr>
      <w:r w:rsidRPr="00927532">
        <w:rPr>
          <w:b/>
        </w:rPr>
        <w:t>Proposal</w:t>
      </w:r>
      <w:r w:rsidR="00562745" w:rsidRPr="00FA7841">
        <w:rPr>
          <w:b/>
        </w:rPr>
        <w:t xml:space="preserve"> 3</w:t>
      </w:r>
      <w:r w:rsidRPr="005F3C8D">
        <w:rPr>
          <w:b/>
        </w:rPr>
        <w:t>:</w:t>
      </w:r>
      <w:r w:rsidRPr="004238AE">
        <w:rPr>
          <w:b/>
        </w:rPr>
        <w:t xml:space="preserve"> The threshold and the timer of each of the trigger conditions can be reconfigured.</w:t>
      </w:r>
    </w:p>
    <w:p w14:paraId="1195F418" w14:textId="77777777" w:rsidR="003F532B" w:rsidRDefault="003F532B" w:rsidP="00C557F4">
      <w:pPr>
        <w:jc w:val="both"/>
        <w:rPr>
          <w:lang w:eastAsia="ko-KR"/>
        </w:rPr>
      </w:pPr>
    </w:p>
    <w:p w14:paraId="40C1FF7B" w14:textId="6F981EA4" w:rsidR="000915CD" w:rsidRDefault="000915CD" w:rsidP="00C557F4">
      <w:pPr>
        <w:pStyle w:val="Heading2"/>
        <w:jc w:val="both"/>
        <w:rPr>
          <w:lang w:eastAsia="ko-KR"/>
        </w:rPr>
      </w:pPr>
      <w:r>
        <w:rPr>
          <w:lang w:eastAsia="ko-KR"/>
        </w:rPr>
        <w:t>Beam Broadening</w:t>
      </w:r>
      <w:r w:rsidR="000A2EDF">
        <w:rPr>
          <w:lang w:eastAsia="ko-KR"/>
        </w:rPr>
        <w:t xml:space="preserve"> using Nested RS structure</w:t>
      </w:r>
    </w:p>
    <w:p w14:paraId="68FE332E" w14:textId="5BE29BA3" w:rsidR="001641AE" w:rsidRDefault="001641AE" w:rsidP="004C6B5F">
      <w:pPr>
        <w:jc w:val="both"/>
      </w:pPr>
      <w:r w:rsidRPr="00C557F4">
        <w:rPr>
          <w:b/>
        </w:rPr>
        <w:t xml:space="preserve">Nested RS Structure: </w:t>
      </w:r>
    </w:p>
    <w:p w14:paraId="510EA5F8" w14:textId="7B04CB84" w:rsidR="00732710" w:rsidRDefault="001641AE" w:rsidP="000A2EDF">
      <w:pPr>
        <w:jc w:val="both"/>
      </w:pPr>
      <w:r>
        <w:t xml:space="preserve">The concept of a nested RS </w:t>
      </w:r>
      <w:r w:rsidR="00150C61">
        <w:t>s</w:t>
      </w:r>
      <w:r>
        <w:t xml:space="preserve">tructure for beam management has been previously introduced in [2]. </w:t>
      </w:r>
      <w:r w:rsidR="000733E0">
        <w:t xml:space="preserve">An example of </w:t>
      </w:r>
      <w:r w:rsidR="00732710">
        <w:t>the nested structure is shown below</w:t>
      </w:r>
      <w:r w:rsidR="000733E0">
        <w:t xml:space="preserve"> in the Figs. </w:t>
      </w:r>
      <w:r w:rsidR="00361A03">
        <w:t>3 and 4</w:t>
      </w:r>
      <w:r w:rsidR="00732710">
        <w:t>.</w:t>
      </w:r>
    </w:p>
    <w:p w14:paraId="3A01F6BB" w14:textId="77777777" w:rsidR="00732710" w:rsidRDefault="00732710" w:rsidP="0031607D">
      <w:pPr>
        <w:jc w:val="both"/>
      </w:pPr>
    </w:p>
    <w:p w14:paraId="78634364" w14:textId="77777777" w:rsidR="00732710" w:rsidRDefault="00732710" w:rsidP="0031607D">
      <w:pPr>
        <w:ind w:left="1420"/>
        <w:jc w:val="both"/>
      </w:pPr>
      <w:r w:rsidRPr="00524CEA">
        <w:rPr>
          <w:noProof/>
        </w:rPr>
        <mc:AlternateContent>
          <mc:Choice Requires="wpg">
            <w:drawing>
              <wp:inline distT="0" distB="0" distL="0" distR="0" wp14:anchorId="74934ED6" wp14:editId="524452AA">
                <wp:extent cx="1567961" cy="1355809"/>
                <wp:effectExtent l="0" t="0" r="0" b="15875"/>
                <wp:docPr id="1" name="Group 1"/>
                <wp:cNvGraphicFramePr/>
                <a:graphic xmlns:a="http://schemas.openxmlformats.org/drawingml/2006/main">
                  <a:graphicData uri="http://schemas.microsoft.com/office/word/2010/wordprocessingGroup">
                    <wpg:wgp>
                      <wpg:cNvGrpSpPr/>
                      <wpg:grpSpPr>
                        <a:xfrm>
                          <a:off x="0" y="0"/>
                          <a:ext cx="1567961" cy="1355809"/>
                          <a:chOff x="0" y="0"/>
                          <a:chExt cx="1567961" cy="1355809"/>
                        </a:xfrm>
                      </wpg:grpSpPr>
                      <wpg:grpSp>
                        <wpg:cNvPr id="3" name="Group 3"/>
                        <wpg:cNvGrpSpPr/>
                        <wpg:grpSpPr>
                          <a:xfrm>
                            <a:off x="0" y="216121"/>
                            <a:ext cx="1166650" cy="1139688"/>
                            <a:chOff x="0" y="216121"/>
                            <a:chExt cx="1166650" cy="1139688"/>
                          </a:xfrm>
                        </wpg:grpSpPr>
                        <wps:wsp>
                          <wps:cNvPr id="6" name="Oval 6"/>
                          <wps:cNvSpPr/>
                          <wps:spPr>
                            <a:xfrm rot="16200000">
                              <a:off x="-263343" y="479464"/>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rot="17823696">
                              <a:off x="-82597" y="511753"/>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9881610">
                              <a:off x="120198" y="665538"/>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120200" y="836045"/>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0" name="Text Box 10"/>
                        <wps:cNvSpPr txBox="1"/>
                        <wps:spPr>
                          <a:xfrm>
                            <a:off x="1116549" y="1008360"/>
                            <a:ext cx="451412" cy="230832"/>
                          </a:xfrm>
                          <a:prstGeom prst="rect">
                            <a:avLst/>
                          </a:prstGeom>
                          <a:noFill/>
                        </wps:spPr>
                        <wps:txbx>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wps:txbx>
                        <wps:bodyPr wrap="square" rtlCol="0">
                          <a:spAutoFit/>
                        </wps:bodyPr>
                      </wps:wsp>
                      <wps:wsp>
                        <wps:cNvPr id="11" name="Text Box 11"/>
                        <wps:cNvSpPr txBox="1"/>
                        <wps:spPr>
                          <a:xfrm>
                            <a:off x="1099492" y="592370"/>
                            <a:ext cx="451412" cy="230832"/>
                          </a:xfrm>
                          <a:prstGeom prst="rect">
                            <a:avLst/>
                          </a:prstGeom>
                          <a:noFill/>
                        </wps:spPr>
                        <wps:txbx>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wps:txbx>
                        <wps:bodyPr wrap="square" rtlCol="0">
                          <a:spAutoFit/>
                        </wps:bodyPr>
                      </wps:wsp>
                      <wps:wsp>
                        <wps:cNvPr id="12" name="Text Box 12"/>
                        <wps:cNvSpPr txBox="1"/>
                        <wps:spPr>
                          <a:xfrm>
                            <a:off x="196628" y="0"/>
                            <a:ext cx="451412" cy="230832"/>
                          </a:xfrm>
                          <a:prstGeom prst="rect">
                            <a:avLst/>
                          </a:prstGeom>
                          <a:noFill/>
                        </wps:spPr>
                        <wps:txbx>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wps:txbx>
                        <wps:bodyPr wrap="square" rtlCol="0">
                          <a:spAutoFit/>
                        </wps:bodyPr>
                      </wps:wsp>
                    </wpg:wgp>
                  </a:graphicData>
                </a:graphic>
              </wp:inline>
            </w:drawing>
          </mc:Choice>
          <mc:Fallback>
            <w:pict>
              <v:group w14:anchorId="74934ED6" id="Group 1" o:spid="_x0000_s1026" style="width:123.45pt;height:106.75pt;mso-position-horizontal-relative:char;mso-position-vertical-relative:line" coordsize="1567961,13558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">
                <v:group id="Group 3" o:spid="_x0000_s1027" style="position:absolute;top:216121;width:1166650;height:1139688" coordorigin=",216121" coordsize="1166650,11396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18vsfDAAAA2gAAAA8A&#10;AAAAAAAAAAAAAAAAqQIAAGRycy9kb3ducmV2LnhtbFBLBQYAAAAABAAEAPoAAACZAwAAAAA=&#10;">
                  <v:oval id="Oval 6" o:spid="_x0000_s1028" style="position:absolute;left:-263343;top:479464;width:1046450;height:51976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gFk3xgAA&#10;ANoAAAAPAAAAZHJzL2Rvd25yZXYueG1sRI9Pa8JAFMTvhX6H5Qm9FN3UgtToKqXQKniojX/w+Mg+&#10;s6HZtyG7iamf3i0Uehxm5jfMfNnbSnTU+NKxgqdRAoI4d7rkQsF+9z58AeEDssbKMSn4IQ/Lxf3d&#10;HFPtLvxFXRYKESHsU1RgQqhTKX1uyKIfuZo4emfXWAxRNoXUDV4i3FZynCQTabHkuGCwpjdD+XfW&#10;WgVZZsbXdvX8uD1du83nR3s86KlV6mHQv85ABOrDf/ivvdYKJvB7Jd4Aub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gFk3xgAAANoAAAAPAAAAAAAAAAAAAAAAAJcCAABkcnMv&#10;ZG93bnJldi54bWxQSwUGAAAAAAQABAD1AAAAigMAAAAA&#10;" fillcolor="#70ad47 [3209]" strokecolor="#5b9bd5 [3204]" strokeweight="1pt">
                    <v:stroke joinstyle="miter"/>
                  </v:oval>
                  <v:oval id="Oval 7" o:spid="_x0000_s1029" style="position:absolute;left:-82597;top:511753;width:1046450;height:519764;rotation:-4124731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zHOFwgAA&#10;ANoAAAAPAAAAZHJzL2Rvd25yZXYueG1sRI9Bi8IwFITvwv6H8Bb2Ipp2D7pUo7gLFU8FrbDXZ/Ns&#10;i81LaaKt/94IgsdhZr5hluvBNOJGnastK4inEQjiwuqaSwXHPJ38gHAeWWNjmRTcycF69TFaYqJt&#10;z3u6HXwpAoRdggoq79tESldUZNBNbUscvLPtDPogu1LqDvsAN438jqKZNFhzWKiwpb+KisvhahT8&#10;N3m5O8W/ZzO+9Oks22bzLCelvj6HzQKEp8G/w6/2TiuYw/NKuAFy9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jMc4XCAAAA2gAAAA8AAAAAAAAAAAAAAAAAlwIAAGRycy9kb3du&#10;cmV2LnhtbFBLBQYAAAAABAAEAPUAAACGAwAAAAA=&#10;" fillcolor="#a5a5a5 [3206]" strokecolor="#5b9bd5 [3204]" strokeweight="1pt">
                    <v:stroke joinstyle="miter"/>
                  </v:oval>
                  <v:oval id="Oval 8" o:spid="_x0000_s1030" style="position:absolute;left:120198;top:665538;width:1046450;height:519764;rotation:-187694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OkSKwQAA&#10;ANoAAAAPAAAAZHJzL2Rvd25yZXYueG1sRE89T8MwEN2R+h+sQ+pGnDJUkMatKqSgboXQId2O+BJH&#10;xOc0dtvk3+MBifHpfee7yfbiRqPvHCtYJSkI4trpjlsFp6/i6QWED8gae8ekYCYPu+3iIcdMuzt/&#10;0q0MrYgh7DNUYEIYMil9bciiT9xAHLnGjRZDhGMr9Yj3GG57+Zyma2mx49hgcKA3Q/VPebUKjt9z&#10;1ZqyL5pz8fq+msuP66XaK7V8nPYbEIGm8C/+cx+0grg1Xok3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6zpEisEAAADaAAAADwAAAAAAAAAAAAAAAACXAgAAZHJzL2Rvd25y&#10;ZXYueG1sUEsFBgAAAAAEAAQA9QAAAIUDAAAAAA==&#10;" fillcolor="#5b9bd5 [3204]" strokecolor="#5b9bd5 [3204]" strokeweight="1pt">
                    <v:stroke joinstyle="miter"/>
                  </v:oval>
                  <v:oval id="Oval 9" o:spid="_x0000_s1031" style="position:absolute;left:120200;top:836045;width:1046450;height:5197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WRsixAAA&#10;ANoAAAAPAAAAZHJzL2Rvd25yZXYueG1sRI9Pa8JAFMTvBb/D8gpeSt3oIWh0FVEqUsjB2OD1kX35&#10;Q7NvQ3Zr4rd3C4Ueh5n5DbPZjaYVd+pdY1nBfBaBIC6sbrhS8HX9eF+CcB5ZY2uZFDzIwW47edlg&#10;ou3AF7pnvhIBwi5BBbX3XSKlK2oy6Ga2Iw5eaXuDPsi+krrHIcBNKxdRFEuDDYeFGjs61FR8Zz9G&#10;QelOZUf6LZ1/5mm0v6X54Ri3Sk1fx/0ahKfR/4f/2metYAW/V8INkN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lkbIsQAAADaAAAADwAAAAAAAAAAAAAAAACXAgAAZHJzL2Rv&#10;d25yZXYueG1sUEsFBgAAAAAEAAQA9QAAAIgDAAAAAA==&#10;" fillcolor="#ed7d31 [3205]" strokecolor="#5b9bd5 [3204]" strokeweight="1pt">
                    <v:stroke joinstyle="miter"/>
                  </v:oval>
                </v:group>
                <v:shapetype id="_x0000_t202" coordsize="21600,21600" o:spt="202" path="m0,0l0,21600,21600,21600,21600,0xe">
                  <v:stroke joinstyle="miter"/>
                  <v:path gradientshapeok="t" o:connecttype="rect"/>
                </v:shapetype>
                <v:shape id="Text Box 10" o:spid="_x0000_s1032" type="#_x0000_t202" style="position:absolute;left:1116549;top:100836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g2c4wgAA&#10;ANsAAAAPAAAAZHJzL2Rvd25yZXYueG1sRI9Ba8MwDIXvg/0Ho8Juq9PBysjqltJ10MMu7bK7iNU4&#10;NJZDrDbpv58Og90k3tN7n1abKXbmRkNuEztYzAswxHXyLTcOqu/P5zcwWZA9donJwZ0ybNaPDyss&#10;fRr5SLeTNEZDOJfoIIj0pbW5DhQxz1NPrNo5DRFF16GxfsBRw2NnX4piaSO2rA0Be9oFqi+na3Qg&#10;4reLe7WP+fAzfX2MoahfsXLuaTZt38EITfJv/rs+eMVXev1FB7D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DZzjCAAAA2wAAAA8AAAAAAAAAAAAAAAAAlwIAAGRycy9kb3du&#10;cmV2LnhtbFBLBQYAAAAABAAEAPUAAACGAwAAAAA=&#10;" filled="f" stroked="f">
                  <v:textbox style="mso-fit-shape-to-text:t">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v:textbox>
                </v:shape>
                <v:shape id="Text Box 11" o:spid="_x0000_s1033" type="#_x0000_t202" style="position:absolute;left:1099492;top:59237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z8KjvwAA&#10;ANsAAAAPAAAAZHJzL2Rvd25yZXYueG1sRE9Na8JAEL0X/A/LCN7qJgVFUleRWsFDL9p4H7LTbGh2&#10;NmRHE/+9WxB6m8f7nPV29K26UR+bwAbyeQaKuAq24dpA+X14XYGKgmyxDUwG7hRhu5m8rLGwYeAT&#10;3c5SqxTCsUADTqQrtI6VI49xHjrixP2E3qMk2Nfa9jikcN/qtyxbao8NpwaHHX04qn7PV29AxO7y&#10;e/np4/Eyfu0Hl1ULLI2ZTcfdOyihUf7FT/fRpvk5/P2SDtCb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XPwqO/AAAA2wAAAA8AAAAAAAAAAAAAAAAAlwIAAGRycy9kb3ducmV2&#10;LnhtbFBLBQYAAAAABAAEAPUAAACDAwAAAAA=&#10;" filled="f" stroked="f">
                  <v:textbox style="mso-fit-shape-to-text:t">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v:textbox>
                </v:shape>
                <v:shape id="Text Box 12" o:spid="_x0000_s1034" type="#_x0000_t202" style="position:absolute;left:196628;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HVzUvwAA&#10;ANsAAAAPAAAAZHJzL2Rvd25yZXYueG1sRE9Na8JAEL0L/Q/LCN50o1ApqWsItgUPXrTpfchOs6HZ&#10;2ZCdmvjvXaHQ2zze5+yKyXfqSkNsAxtYrzJQxHWwLTcGqs+P5QuoKMgWu8Bk4EYRiv3TbIe5DSOf&#10;6XqRRqUQjjkacCJ9rnWsHXmMq9ATJ+47DB4lwaHRdsAxhftOb7Jsqz22nBoc9nRwVP9cfr0BEVuu&#10;b9W7j8ev6fQ2uqx+xsqYxXwqX0EJTfIv/nMfbZq/gccv6QC9v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UdXNS/AAAA2wAAAA8AAAAAAAAAAAAAAAAAlwIAAGRycy9kb3ducmV2&#10;LnhtbFBLBQYAAAAABAAEAPUAAACDAwAAAAA=&#10;" filled="f" stroked="f">
                  <v:textbox style="mso-fit-shape-to-text:t">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v:textbox>
                </v:shape>
                <w10:anchorlock/>
              </v:group>
            </w:pict>
          </mc:Fallback>
        </mc:AlternateContent>
      </w:r>
      <w:r w:rsidRPr="00D35410">
        <w:rPr>
          <w:noProof/>
          <w:lang w:eastAsia="de-DE"/>
        </w:rPr>
        <w:t xml:space="preserve"> </w:t>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524CEA">
        <w:rPr>
          <w:noProof/>
        </w:rPr>
        <mc:AlternateContent>
          <mc:Choice Requires="wpg">
            <w:drawing>
              <wp:inline distT="0" distB="0" distL="0" distR="0" wp14:anchorId="22242564" wp14:editId="5FBB3ACD">
                <wp:extent cx="2546708" cy="1494688"/>
                <wp:effectExtent l="0" t="0" r="0" b="0"/>
                <wp:docPr id="13" name="Group 13"/>
                <wp:cNvGraphicFramePr/>
                <a:graphic xmlns:a="http://schemas.openxmlformats.org/drawingml/2006/main">
                  <a:graphicData uri="http://schemas.microsoft.com/office/word/2010/wordprocessingGroup">
                    <wpg:wgp>
                      <wpg:cNvGrpSpPr/>
                      <wpg:grpSpPr>
                        <a:xfrm>
                          <a:off x="0" y="0"/>
                          <a:ext cx="2546708" cy="1494688"/>
                          <a:chOff x="1" y="0"/>
                          <a:chExt cx="2546707" cy="1494688"/>
                        </a:xfrm>
                      </wpg:grpSpPr>
                      <wpg:grpSp>
                        <wpg:cNvPr id="14" name="Group 14"/>
                        <wpg:cNvGrpSpPr/>
                        <wpg:grpSpPr>
                          <a:xfrm>
                            <a:off x="1" y="561019"/>
                            <a:ext cx="1938587" cy="796113"/>
                            <a:chOff x="1" y="561019"/>
                            <a:chExt cx="1938587" cy="796113"/>
                          </a:xfrm>
                        </wpg:grpSpPr>
                        <wpg:grpSp>
                          <wpg:cNvPr id="15" name="Group 15"/>
                          <wpg:cNvGrpSpPr/>
                          <wpg:grpSpPr>
                            <a:xfrm rot="19728404">
                              <a:off x="1" y="561019"/>
                              <a:ext cx="1845984" cy="410141"/>
                              <a:chOff x="0" y="561019"/>
                              <a:chExt cx="1845984" cy="410141"/>
                            </a:xfrm>
                          </wpg:grpSpPr>
                          <wps:wsp>
                            <wps:cNvPr id="16" name="Oval 16"/>
                            <wps:cNvSpPr/>
                            <wps:spPr>
                              <a:xfrm>
                                <a:off x="28821" y="6250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276739">
                                <a:off x="48006" y="74055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rot="741353">
                                <a:off x="0" y="84235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rot="21353375">
                                <a:off x="31126" y="56101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 name="Group 20"/>
                          <wpg:cNvGrpSpPr/>
                          <wpg:grpSpPr>
                            <a:xfrm rot="21083008">
                              <a:off x="92603" y="946991"/>
                              <a:ext cx="1845985" cy="410141"/>
                              <a:chOff x="92603" y="946991"/>
                              <a:chExt cx="1845985" cy="410141"/>
                            </a:xfrm>
                          </wpg:grpSpPr>
                          <wps:wsp>
                            <wps:cNvPr id="21" name="Oval 21"/>
                            <wps:cNvSpPr/>
                            <wps:spPr>
                              <a:xfrm>
                                <a:off x="121425" y="101099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wps:cNvSpPr/>
                            <wps:spPr>
                              <a:xfrm rot="276739">
                                <a:off x="140610" y="112652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rot="741353">
                                <a:off x="92603" y="1228327"/>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rot="21353375">
                                <a:off x="123729" y="94699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25" name="Text Box 25"/>
                        <wps:cNvSpPr txBox="1"/>
                        <wps:spPr>
                          <a:xfrm>
                            <a:off x="1869693" y="1263856"/>
                            <a:ext cx="677015" cy="230832"/>
                          </a:xfrm>
                          <a:prstGeom prst="rect">
                            <a:avLst/>
                          </a:prstGeom>
                          <a:noFill/>
                        </wps:spPr>
                        <wps:txbx>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wps:txbx>
                        <wps:bodyPr wrap="square" rtlCol="0">
                          <a:spAutoFit/>
                        </wps:bodyPr>
                      </wps:wsp>
                      <wps:wsp>
                        <wps:cNvPr id="26" name="Text Box 26"/>
                        <wps:cNvSpPr txBox="1"/>
                        <wps:spPr>
                          <a:xfrm>
                            <a:off x="1806975" y="705282"/>
                            <a:ext cx="677015" cy="230832"/>
                          </a:xfrm>
                          <a:prstGeom prst="rect">
                            <a:avLst/>
                          </a:prstGeom>
                          <a:noFill/>
                        </wps:spPr>
                        <wps:txbx>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wps:txbx>
                        <wps:bodyPr wrap="square" rtlCol="0">
                          <a:spAutoFit/>
                        </wps:bodyPr>
                      </wps:wsp>
                      <wps:wsp>
                        <wps:cNvPr id="27" name="Text Box 27"/>
                        <wps:cNvSpPr txBox="1"/>
                        <wps:spPr>
                          <a:xfrm>
                            <a:off x="1546906" y="0"/>
                            <a:ext cx="677015" cy="230832"/>
                          </a:xfrm>
                          <a:prstGeom prst="rect">
                            <a:avLst/>
                          </a:prstGeom>
                          <a:noFill/>
                        </wps:spPr>
                        <wps:txbx>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wps:txbx>
                        <wps:bodyPr wrap="square" rtlCol="0">
                          <a:spAutoFit/>
                        </wps:bodyPr>
                      </wps:wsp>
                    </wpg:wgp>
                  </a:graphicData>
                </a:graphic>
              </wp:inline>
            </w:drawing>
          </mc:Choice>
          <mc:Fallback>
            <w:pict>
              <v:group w14:anchorId="22242564" id="Group 13" o:spid="_x0000_s1035" style="width:200.55pt;height:117.7pt;mso-position-horizontal-relative:char;mso-position-vertical-relative:line" coordorigin="1" coordsize="2546707,14946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">
                <v:group id="Group 14" o:spid="_x0000_s1036" style="position:absolute;left:1;top:561019;width:1938587;height:796113" coordorigin="1,561019" coordsize="1938587,7961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group id="Group 15" o:spid="_x0000_s1037" style="position:absolute;left:1;top:561019;width:1845984;height:410141;rotation:-2044282fd" coordorigin=",561019" coordsize="1845984,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">
                    <v:oval id="Oval 16" o:spid="_x0000_s1038" style="position:absolute;left:28821;top:625026;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2m3ywgAA&#10;ANsAAAAPAAAAZHJzL2Rvd25yZXYueG1sRE/JasMwEL0H+g9iCr0lsn0IjRslmEKhlB4aJ9Acp9Z4&#10;odbISHLs/n1UCOQ2j7fOdj+bXlzI+c6ygnSVgCCurO64UXA6vi2fQfiArLG3TAr+yMN+97DYYq7t&#10;xAe6lKERMYR9jgraEIZcSl+1ZNCv7EAcudo6gyFC10jtcIrhppdZkqylwY5jQ4sDvbZU/ZajUTB9&#10;fJduYz6z8/nrNBb1T+pq2yv19DgXLyACzeEuvrnfdZy/hv9f4gFyd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vabfLCAAAA2wAAAA8AAAAAAAAAAAAAAAAAlwIAAGRycy9kb3du&#10;cmV2LnhtbFBLBQYAAAAABAAEAPUAAACGAwAAAAA=&#10;" fillcolor="#ffc000 [3207]" strokecolor="#7f5f00 [1607]" strokeweight="1pt">
                      <v:stroke joinstyle="miter"/>
                    </v:oval>
                    <v:oval id="Oval 17" o:spid="_x0000_s1039" style="position:absolute;left:48006;top:740551;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JJ0CwwAA&#10;ANsAAAAPAAAAZHJzL2Rvd25yZXYueG1sRI9Bi8IwEIXvwv6HMAt7EU1dcZVqFBFkvXjQuuBxaMa2&#10;2kxqk7X13xtB8DbDe/PeN7NFa0pxo9oVlhUM+hEI4tTqgjMFh2Tdm4BwHlljaZkU3MnBYv7RmWGs&#10;bcM7uu19JkIIuxgV5N5XsZQuzcmg69uKOGgnWxv0Ya0zqWtsQrgp5XcU/UiDBYeGHCta5ZRe9v9G&#10;wd9Z+yEfjr/JNXB1i7serZutUl+f7XIKwlPr3+bX9UYH/DE8fwkDyP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JJ0CwwAAANsAAAAPAAAAAAAAAAAAAAAAAJcCAABkcnMvZG93&#10;bnJldi54bWxQSwUGAAAAAAQABAD1AAAAhwMAAAAA&#10;" fillcolor="#ffc000 [3207]" strokecolor="#7f5f00 [1607]" strokeweight="1pt">
                      <v:stroke joinstyle="miter"/>
                    </v:oval>
                    <v:oval id="Oval 18" o:spid="_x0000_s1040" style="position:absolute;top:842355;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WIkaxAAA&#10;ANsAAAAPAAAAZHJzL2Rvd25yZXYueG1sRI/NTgMxDITvSLxDZCRuNEsPUC1Nq4JUiVvpz4Gj2ZjN&#10;qhtnSdx24enxAYmbrRnPfJ4vx9ibM+XSJXZwP6nAEDfJd9w6OOzXdzMwRZA99onJwTcVWC6ur+ZY&#10;+3ThLZ130hoN4VKjgyAy1NaWJlDEMkkDsWqfKUcUXXNrfcaLhsfeTqvqwUbsWBsCDvQSqDnuTtHB&#10;+FEkytvXfvZzCus8fdxuNu/Pzt3ejKsnMEKj/Jv/rl+94ius/qID2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FiJGsQAAADbAAAADwAAAAAAAAAAAAAAAACXAgAAZHJzL2Rv&#10;d25yZXYueG1sUEsFBgAAAAAEAAQA9QAAAIgDAAAAAA==&#10;" fillcolor="#ffc000 [3207]" strokecolor="#7f5f00 [1607]" strokeweight="1pt">
                      <v:stroke joinstyle="miter"/>
                    </v:oval>
                    <v:oval id="Oval 19" o:spid="_x0000_s1041" style="position:absolute;left:31126;top:561019;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4hwwAA&#10;ANsAAAAPAAAAZHJzL2Rvd25yZXYueG1sRE9LawIxEL4X/A9hhN5qdkVauxpFfBQvPagtvY6bcXd1&#10;M1mSVFd/fVMQvM3H95zxtDW1OJPzlWUFaS8BQZxbXXGh4Gu3ehmC8AFZY22ZFFzJw3TSeRpjpu2F&#10;N3TehkLEEPYZKihDaDIpfV6SQd+zDXHkDtYZDBG6QmqHlxhuatlPkldpsOLYUGJD85Ly0/bXKFiY&#10;75/9Mt2ln+5jvhq+DaqbPl6Veu62sxGIQG14iO/utY7z3+H/l3iAnP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r/4hwwAAANsAAAAPAAAAAAAAAAAAAAAAAJcCAABkcnMvZG93&#10;bnJldi54bWxQSwUGAAAAAAQABAD1AAAAhwMAAAAA&#10;" fillcolor="#ffc000 [3207]" strokecolor="#7f5f00 [1607]" strokeweight="1pt">
                      <v:stroke joinstyle="miter"/>
                    </v:oval>
                  </v:group>
                  <v:group id="Group 20" o:spid="_x0000_s1042" style="position:absolute;left:92603;top:946991;width:1845985;height:410141;rotation:-564693fd" coordorigin="92603,946991" coordsize="1845985,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8Eo0EwQAAANsAAAAPAAAA&#10;AAAAAAAAAAAAAKkCAABkcnMvZG93bnJldi54bWxQSwUGAAAAAAQABAD6AAAAlwMAAAAA&#10;">
                    <v:oval id="Oval 21" o:spid="_x0000_s1043" style="position:absolute;left:121425;top:1010999;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Xz87xAAA&#10;ANsAAAAPAAAAZHJzL2Rvd25yZXYueG1sRI/NasMwEITvhbyD2EBvjWwfSuNGNqEQCKWHxgkkx621&#10;/qHWykhK7L59VCj0OMzMN8ymnM0gbuR8b1lBukpAENdW99wqOB13Ty8gfEDWOFgmBT/koSwWDxvM&#10;tZ34QLcqtCJC2OeooAthzKX0dUcG/cqOxNFrrDMYonSt1A6nCDeDzJLkWRrsOS50ONJbR/V3dTUK&#10;pvdz5dbmI7tcPk/XbfOVusYOSj0u5+0riEBz+A//tfdaQZbC75f4A2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8/O8QAAADbAAAADwAAAAAAAAAAAAAAAACXAgAAZHJzL2Rv&#10;d25yZXYueG1sUEsFBgAAAAAEAAQA9QAAAIgDAAAAAA==&#10;" fillcolor="#ffc000 [3207]" strokecolor="#7f5f00 [1607]" strokeweight="1pt">
                      <v:stroke joinstyle="miter"/>
                    </v:oval>
                    <v:oval id="Oval 22" o:spid="_x0000_s1044" style="position:absolute;left:140610;top:1126523;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P/QnwAAA&#10;ANsAAAAPAAAAZHJzL2Rvd25yZXYueG1sRE9Ni8IwEL0L+x/CCF5EU7vsItUoiyB68aB2wePQjG21&#10;mdQm2vrvN8KCx8f7ni87U4kHNa60rGAyjkAQZ1aXnCtIj+vRFITzyBory6TgSQ6Wi4/eHBNtW97T&#10;4+BzEULYJaig8L5OpHRZQQbd2NbEgTvbxqAPsMmlbrAN4aaScRR9S4Mlh4YCa1oVlF0Pd6Pg96L9&#10;J6enzfEWdg3Lp/5atzulBv3uZwbCU+ff4n/3ViuIY3h9CT9ALv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P/QnwAAAANsAAAAPAAAAAAAAAAAAAAAAAJcCAABkcnMvZG93bnJl&#10;di54bWxQSwUGAAAAAAQABAD1AAAAhAMAAAAA&#10;" fillcolor="#ffc000 [3207]" strokecolor="#7f5f00 [1607]" strokeweight="1pt">
                      <v:stroke joinstyle="miter"/>
                    </v:oval>
                    <v:oval id="Oval 23" o:spid="_x0000_s1045" style="position:absolute;left:92603;top:1228327;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kNHWxAAA&#10;ANsAAAAPAAAAZHJzL2Rvd25yZXYueG1sRI9PSwMxFMTvBb9DeIK3NusKWtamRYWCt9o/hx6fm9fN&#10;0s3Lmry2q5/eCEKPw8z8hpktBt+pM8XUBjZwPylAEdfBttwY2G2X4ymoJMgWu8Bk4JsSLOY3oxlW&#10;Nlx4TeeNNCpDOFVowIn0ldapduQxTUJPnL1DiB4ly9hoG/GS4b7TZVE8ao8t5wWHPb05qo+bkzcw&#10;fCbx8vG1nf6c3DKWT+vVav9qzN3t8PIMSmiQa/i//W4NlA/w9yX/AD3/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JDR1sQAAADbAAAADwAAAAAAAAAAAAAAAACXAgAAZHJzL2Rv&#10;d25yZXYueG1sUEsFBgAAAAAEAAQA9QAAAIgDAAAAAA==&#10;" fillcolor="#ffc000 [3207]" strokecolor="#7f5f00 [1607]" strokeweight="1pt">
                      <v:stroke joinstyle="miter"/>
                    </v:oval>
                    <v:oval id="Oval 24" o:spid="_x0000_s1046" style="position:absolute;left:123729;top:946991;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wpsCxQAA&#10;ANsAAAAPAAAAZHJzL2Rvd25yZXYueG1sRI9Lb8IwEITvlfgP1iJxK04QalGKQYiXeuFQHup1G2+T&#10;QLyObAOBX4+RKvU4mplvNONpa2pxIecrywrSfgKCOLe64kLBfrd6HYHwAVljbZkU3MjDdNJ5GWOm&#10;7ZW/6LINhYgQ9hkqKENoMil9XpJB37cNcfR+rTMYonSF1A6vEW5qOUiSN2mw4rhQYkPzkvLT9mwU&#10;LMzh+2eZ7tKNW89Xo/dhddfHm1K9bjv7ABGoDf/hv/anVjAYwvNL/AFy8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zCmwLFAAAA2wAAAA8AAAAAAAAAAAAAAAAAlwIAAGRycy9k&#10;b3ducmV2LnhtbFBLBQYAAAAABAAEAPUAAACJAwAAAAA=&#10;" fillcolor="#ffc000 [3207]" strokecolor="#7f5f00 [1607]" strokeweight="1pt">
                      <v:stroke joinstyle="miter"/>
                    </v:oval>
                  </v:group>
                </v:group>
                <v:shape id="Text Box 25" o:spid="_x0000_s1047" type="#_x0000_t202" style="position:absolute;left:1869693;top:126385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4dwQAA&#10;ANsAAAAPAAAAZHJzL2Rvd25yZXYueG1sRI9Ba8JAFITvhf6H5RW81Y2CItFVpLbgwYs23h/ZZzY0&#10;+zZknyb+e1cQehxm5htmtRl8o27UxTqwgck4A0VcBltzZaD4/flcgIqCbLEJTAbuFGGzfn9bYW5D&#10;z0e6naRSCcIxRwNOpM21jqUjj3EcWuLkXULnUZLsKm077BPcN3qaZXPtsea04LClL0fl3+nqDYjY&#10;7eRefPu4Pw+HXe+ycoaFMaOPYbsEJTTIf/jV3lsD0xk8v6QfoN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JgOHcEAAADbAAAADwAAAAAAAAAAAAAAAACXAgAAZHJzL2Rvd25y&#10;ZXYueG1sUEsFBgAAAAAEAAQA9QAAAIUDAAAAAA==&#10;" filled="f" stroked="f">
                  <v:textbox style="mso-fit-shape-to-text:t">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v:textbox>
                </v:shape>
                <v:shape id="Text Box 26" o:spid="_x0000_s1048" type="#_x0000_t202" style="position:absolute;left:1806975;top:705282;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SpBqwQAA&#10;ANsAAAAPAAAAZHJzL2Rvd25yZXYueG1sRI9Ba8JAFITvgv9heYI33SgoJbqK1BY89KKN90f2mQ3N&#10;vg3Zp4n/vlsoeBxm5htmux98ox7UxTqwgcU8A0VcBltzZaD4/py9gYqCbLEJTAaeFGG/G4+2mNvQ&#10;85keF6lUgnDM0YATaXOtY+nIY5yHljh5t9B5lCS7StsO+wT3jV5m2Vp7rDktOGzp3VH5c7l7AyL2&#10;sHgWHz6ersPXsXdZucLCmOlkOGxACQ3yCv+3T9bAcg1/X9IP0L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EqQasEAAADbAAAADwAAAAAAAAAAAAAAAACXAgAAZHJzL2Rvd25y&#10;ZXYueG1sUEsFBgAAAAAEAAQA9QAAAIUDAAAAAA==&#10;" filled="f" stroked="f">
                  <v:textbox style="mso-fit-shape-to-text:t">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v:textbox>
                </v:shape>
                <v:shape id="Text Box 27" o:spid="_x0000_s1049" type="#_x0000_t202" style="position:absolute;left:154690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jXxwgAA&#10;ANsAAAAPAAAAZHJzL2Rvd25yZXYueG1sRI9Pa8JAFMTvBb/D8gq91Y1Cq6SuIv4BD72o8f7IvmZD&#10;s29D9mnit3eFQo/DzPyGWawG36gbdbEObGAyzkARl8HWXBkozvv3OagoyBabwGTgThFWy9HLAnMb&#10;ej7S7SSVShCOORpwIm2udSwdeYzj0BIn7yd0HiXJrtK2wz7BfaOnWfapPdacFhy2tHFU/p6u3oCI&#10;XU/uxc7Hw2X43vYuKz+wMObtdVh/gRIa5D/81z5YA9MZ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sGNfHCAAAA2wAAAA8AAAAAAAAAAAAAAAAAlwIAAGRycy9kb3du&#10;cmV2LnhtbFBLBQYAAAAABAAEAPUAAACGAwAAAAA=&#10;" filled="f" stroked="f">
                  <v:textbox style="mso-fit-shape-to-text:t">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v:textbox>
                </v:shape>
                <w10:anchorlock/>
              </v:group>
            </w:pict>
          </mc:Fallback>
        </mc:AlternateContent>
      </w:r>
    </w:p>
    <w:p w14:paraId="131D3CE8" w14:textId="77777777" w:rsidR="00732710" w:rsidRDefault="00732710">
      <w:pPr>
        <w:jc w:val="both"/>
      </w:pPr>
    </w:p>
    <w:p w14:paraId="63B64135" w14:textId="77777777" w:rsidR="00732710" w:rsidRDefault="000733E0">
      <w:pPr>
        <w:ind w:left="360"/>
        <w:jc w:val="both"/>
      </w:pPr>
      <w:r>
        <w:rPr>
          <w:b/>
        </w:rPr>
        <w:t xml:space="preserve">Fig. </w:t>
      </w:r>
      <w:r w:rsidR="00361A03">
        <w:rPr>
          <w:b/>
        </w:rPr>
        <w:t>3</w:t>
      </w:r>
      <w:r w:rsidR="00732710" w:rsidRPr="00D35410">
        <w:rPr>
          <w:b/>
        </w:rPr>
        <w:t>(a):</w:t>
      </w:r>
      <w:r w:rsidR="00732710">
        <w:t xml:space="preserve"> wide beam RS (</w:t>
      </w:r>
      <w:proofErr w:type="spellStart"/>
      <w:r w:rsidR="00732710">
        <w:t>i.e</w:t>
      </w:r>
      <w:proofErr w:type="spellEnd"/>
      <w:r w:rsidR="00732710">
        <w:t xml:space="preserve"> SS) </w:t>
      </w:r>
      <w:r w:rsidR="00732710">
        <w:tab/>
      </w:r>
      <w:r w:rsidR="00732710">
        <w:tab/>
      </w:r>
      <w:r w:rsidR="00732710">
        <w:tab/>
      </w:r>
      <w:r w:rsidR="00732710">
        <w:tab/>
      </w:r>
      <w:r w:rsidR="00732710">
        <w:tab/>
      </w:r>
      <w:r>
        <w:rPr>
          <w:b/>
        </w:rPr>
        <w:t xml:space="preserve">Fig. </w:t>
      </w:r>
      <w:r w:rsidR="00361A03">
        <w:rPr>
          <w:b/>
        </w:rPr>
        <w:t>3</w:t>
      </w:r>
      <w:r w:rsidR="00732710" w:rsidRPr="00D35410">
        <w:rPr>
          <w:b/>
        </w:rPr>
        <w:t>(b):</w:t>
      </w:r>
      <w:r w:rsidR="00732710">
        <w:t xml:space="preserve"> fine beam RS (</w:t>
      </w:r>
      <w:proofErr w:type="spellStart"/>
      <w:r w:rsidR="00732710">
        <w:t>i.e</w:t>
      </w:r>
      <w:proofErr w:type="spellEnd"/>
      <w:r w:rsidR="00732710">
        <w:t xml:space="preserve"> CSI-RS)</w:t>
      </w:r>
    </w:p>
    <w:p w14:paraId="61F07F8B" w14:textId="77777777" w:rsidR="00732710" w:rsidRDefault="00732710">
      <w:pPr>
        <w:jc w:val="both"/>
      </w:pPr>
    </w:p>
    <w:p w14:paraId="6259E9E9" w14:textId="77777777" w:rsidR="00732710" w:rsidRDefault="00732710">
      <w:pPr>
        <w:jc w:val="both"/>
      </w:pPr>
    </w:p>
    <w:p w14:paraId="2E6F777F" w14:textId="77777777" w:rsidR="00732710" w:rsidRDefault="00732710">
      <w:pPr>
        <w:jc w:val="both"/>
      </w:pPr>
    </w:p>
    <w:p w14:paraId="0548138A" w14:textId="77777777" w:rsidR="00732710" w:rsidRDefault="00732710">
      <w:pPr>
        <w:ind w:left="1136" w:firstLine="284"/>
        <w:jc w:val="both"/>
      </w:pPr>
      <w:r w:rsidRPr="00851A06">
        <w:rPr>
          <w:noProof/>
        </w:rPr>
        <w:lastRenderedPageBreak/>
        <mc:AlternateContent>
          <mc:Choice Requires="wpg">
            <w:drawing>
              <wp:inline distT="0" distB="0" distL="0" distR="0" wp14:anchorId="2CCBC3A2" wp14:editId="201CECAE">
                <wp:extent cx="1954663" cy="1139688"/>
                <wp:effectExtent l="0" t="0" r="26670" b="29210"/>
                <wp:docPr id="37" name="Group 1"/>
                <wp:cNvGraphicFramePr/>
                <a:graphic xmlns:a="http://schemas.openxmlformats.org/drawingml/2006/main">
                  <a:graphicData uri="http://schemas.microsoft.com/office/word/2010/wordprocessingGroup">
                    <wpg:wgp>
                      <wpg:cNvGrpSpPr/>
                      <wpg:grpSpPr>
                        <a:xfrm>
                          <a:off x="0" y="0"/>
                          <a:ext cx="1954663" cy="1139688"/>
                          <a:chOff x="0" y="0"/>
                          <a:chExt cx="1954663" cy="1139688"/>
                        </a:xfrm>
                      </wpg:grpSpPr>
                      <wpg:grpSp>
                        <wpg:cNvPr id="38" name="Group 38"/>
                        <wpg:cNvGrpSpPr/>
                        <wpg:grpSpPr>
                          <a:xfrm>
                            <a:off x="0" y="0"/>
                            <a:ext cx="1166650" cy="1139688"/>
                            <a:chOff x="0" y="0"/>
                            <a:chExt cx="1166650" cy="1139688"/>
                          </a:xfrm>
                        </wpg:grpSpPr>
                        <wps:wsp>
                          <wps:cNvPr id="39" name="Oval 39"/>
                          <wps:cNvSpPr/>
                          <wps:spPr>
                            <a:xfrm rot="16200000">
                              <a:off x="-26334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rot="17823696">
                              <a:off x="-8259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rot="19881610">
                              <a:off x="120198" y="44941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2020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rot="21083008">
                            <a:off x="108678" y="659194"/>
                            <a:ext cx="1845985" cy="410141"/>
                            <a:chOff x="108678" y="659194"/>
                            <a:chExt cx="1845985" cy="410141"/>
                          </a:xfrm>
                        </wpg:grpSpPr>
                        <wps:wsp>
                          <wps:cNvPr id="44" name="Oval 44"/>
                          <wps:cNvSpPr/>
                          <wps:spPr>
                            <a:xfrm>
                              <a:off x="137500" y="723202"/>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rot="276739">
                              <a:off x="156685" y="8387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rot="741353">
                              <a:off x="108678" y="94053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rot="21353375">
                              <a:off x="139804" y="659194"/>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72738D02" id="Group 1" o:spid="_x0000_s1026" style="width:153.9pt;height:89.75pt;mso-position-horizontal-relative:char;mso-position-vertical-relative:line" coordsize="19546,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">
                <v:group id="Group 38" o:spid="_x0000_s1027" style="position:absolute;width:11666;height:11396"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oval id="Oval 39" o:spid="_x0000_s1028" style="position:absolute;left:-2633;top:2633;width:10464;height:5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" fillcolor="#70ad47 [3209]" strokecolor="#5b9bd5 [3204]" strokeweight="1pt">
                    <v:stroke joinstyle="miter"/>
                  </v:oval>
                  <v:oval id="Oval 40" o:spid="_x0000_s1029" style="position:absolute;left:-827;top:2956;width:10465;height:5198;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" fillcolor="#a5a5a5 [3206]" strokecolor="#5b9bd5 [3204]" strokeweight="1pt">
                    <v:stroke joinstyle="miter"/>
                  </v:oval>
                  <v:oval id="Oval 41" o:spid="_x0000_s1030" style="position:absolute;left:1201;top:4494;width:10465;height:5197;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" fillcolor="#5b9bd5 [3204]" strokecolor="#5b9bd5 [3204]" strokeweight="1pt">
                    <v:stroke joinstyle="miter"/>
                  </v:oval>
                  <v:oval id="Oval 42" o:spid="_x0000_s1031" style="position:absolute;left:1202;top:6199;width:10464;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" fillcolor="#ed7d31 [3205]" strokecolor="#5b9bd5 [3204]" strokeweight="1pt">
                    <v:stroke joinstyle="miter"/>
                  </v:oval>
                </v:group>
                <v:group id="Group 43" o:spid="_x0000_s1032" style="position:absolute;left:1086;top:6591;width:18460;height:4102;rotation:-564693fd" coordorigin="1086,6591"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">
                  <v:oval id="Oval 44" o:spid="_x0000_s1033" style="position:absolute;left:1375;top:7232;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" fillcolor="#ffc000 [3207]" strokecolor="#7f5f00 [1607]" strokeweight="1pt">
                    <v:stroke joinstyle="miter"/>
                  </v:oval>
                  <v:oval id="Oval 45" o:spid="_x0000_s1034" style="position:absolute;left:1566;top:8387;width:17980;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" fillcolor="#ffc000 [3207]" strokecolor="#7f5f00 [1607]" strokeweight="1pt">
                    <v:stroke joinstyle="miter"/>
                  </v:oval>
                  <v:oval id="Oval 46" o:spid="_x0000_s1035" style="position:absolute;left:1086;top:9405;width:17980;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" fillcolor="#ffc000 [3207]" strokecolor="#7f5f00 [1607]" strokeweight="1pt">
                    <v:stroke joinstyle="miter"/>
                  </v:oval>
                  <v:oval id="Oval 47" o:spid="_x0000_s1036" style="position:absolute;left:1398;top:6591;width:17979;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" fillcolor="#ffc000 [3207]" strokecolor="#7f5f00 [1607]" strokeweight="1pt">
                    <v:stroke joinstyle="miter"/>
                  </v:oval>
                </v:group>
                <w10:anchorlock/>
              </v:group>
            </w:pict>
          </mc:Fallback>
        </mc:AlternateContent>
      </w:r>
      <w:r>
        <w:tab/>
      </w:r>
      <w:r>
        <w:tab/>
      </w:r>
      <w:r>
        <w:tab/>
      </w:r>
      <w:r>
        <w:tab/>
      </w:r>
      <w:r>
        <w:tab/>
      </w:r>
      <w:r w:rsidRPr="00823378">
        <w:rPr>
          <w:noProof/>
        </w:rPr>
        <mc:AlternateContent>
          <mc:Choice Requires="wpg">
            <w:drawing>
              <wp:inline distT="0" distB="0" distL="0" distR="0" wp14:anchorId="10B085FD" wp14:editId="5F10E5EB">
                <wp:extent cx="1845984" cy="1139688"/>
                <wp:effectExtent l="0" t="127000" r="8255" b="29210"/>
                <wp:docPr id="36" name="Group 1"/>
                <wp:cNvGraphicFramePr/>
                <a:graphic xmlns:a="http://schemas.openxmlformats.org/drawingml/2006/main">
                  <a:graphicData uri="http://schemas.microsoft.com/office/word/2010/wordprocessingGroup">
                    <wpg:wgp>
                      <wpg:cNvGrpSpPr/>
                      <wpg:grpSpPr>
                        <a:xfrm>
                          <a:off x="0" y="0"/>
                          <a:ext cx="1845984" cy="1139688"/>
                          <a:chOff x="1" y="0"/>
                          <a:chExt cx="1845984" cy="1139688"/>
                        </a:xfrm>
                      </wpg:grpSpPr>
                      <wpg:grpSp>
                        <wpg:cNvPr id="59" name="Group 59"/>
                        <wpg:cNvGrpSpPr/>
                        <wpg:grpSpPr>
                          <a:xfrm>
                            <a:off x="20060" y="0"/>
                            <a:ext cx="1166650" cy="1139688"/>
                            <a:chOff x="20060" y="0"/>
                            <a:chExt cx="1166650" cy="1139688"/>
                          </a:xfrm>
                        </wpg:grpSpPr>
                        <wps:wsp>
                          <wps:cNvPr id="60" name="Oval 60"/>
                          <wps:cNvSpPr/>
                          <wps:spPr>
                            <a:xfrm rot="16200000">
                              <a:off x="-24328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rot="17823696">
                              <a:off x="-6253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14026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rot="19881610">
                              <a:off x="87775" y="44755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4" name="Group 64"/>
                        <wpg:cNvGrpSpPr/>
                        <wpg:grpSpPr>
                          <a:xfrm rot="19728404">
                            <a:off x="1" y="327773"/>
                            <a:ext cx="1845984" cy="410141"/>
                            <a:chOff x="0" y="327773"/>
                            <a:chExt cx="1845984" cy="410141"/>
                          </a:xfrm>
                        </wpg:grpSpPr>
                        <wps:wsp>
                          <wps:cNvPr id="65" name="Oval 65"/>
                          <wps:cNvSpPr/>
                          <wps:spPr>
                            <a:xfrm>
                              <a:off x="28821" y="39178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rot="276739">
                              <a:off x="48006" y="50730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rot="741353">
                              <a:off x="0" y="60910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rot="21353375">
                              <a:off x="31126" y="32777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1C4660B9" id="Group 1" o:spid="_x0000_s1026" style="width:145.35pt;height:89.75pt;mso-position-horizontal-relative:char;mso-position-vertical-relative:line" coordorigin="" coordsize="18459,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">
                <v:group id="Group 59" o:spid="_x0000_s1027" style="position:absolute;left:200;width:11667;height:11396" coordorigin="200"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oval id="Oval 60" o:spid="_x0000_s1028" style="position:absolute;left:-2433;top:2633;width:10464;height:51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" fillcolor="#70ad47 [3209]" strokecolor="#5b9bd5 [3204]" strokeweight="1pt">
                    <v:stroke joinstyle="miter"/>
                  </v:oval>
                  <v:oval id="Oval 61" o:spid="_x0000_s1029" style="position:absolute;left:-626;top:2956;width:10465;height:5197;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" fillcolor="#a5a5a5 [3206]" strokecolor="#5b9bd5 [3204]" strokeweight="1pt">
                    <v:stroke joinstyle="miter"/>
                  </v:oval>
                  <v:oval id="Oval 62" o:spid="_x0000_s1030" style="position:absolute;left:1402;top:6199;width:10465;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" fillcolor="#ed7d31 [3205]" strokecolor="#5b9bd5 [3204]" strokeweight="1pt">
                    <v:stroke joinstyle="miter"/>
                  </v:oval>
                  <v:oval id="Oval 63" o:spid="_x0000_s1031" style="position:absolute;left:877;top:4475;width:10465;height:5198;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" fillcolor="#5b9bd5 [3204]" strokecolor="#5b9bd5 [3204]" strokeweight="1pt">
                    <v:stroke joinstyle="miter"/>
                  </v:oval>
                </v:group>
                <v:group id="Group 64" o:spid="_x0000_s1032" style="position:absolute;top:3277;width:18459;height:4102;rotation:-2044282fd" coordorigin=",3277"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">
                  <v:oval id="Oval 65" o:spid="_x0000_s1033" style="position:absolute;left:288;top:3917;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" fillcolor="#ffc000 [3207]" strokecolor="#7f5f00 [1607]" strokeweight="1pt">
                    <v:stroke joinstyle="miter"/>
                  </v:oval>
                  <v:oval id="Oval 66" o:spid="_x0000_s1034" style="position:absolute;left:480;top:5073;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" fillcolor="#ffc000 [3207]" strokecolor="#7f5f00 [1607]" strokeweight="1pt">
                    <v:stroke joinstyle="miter"/>
                  </v:oval>
                  <v:oval id="Oval 67" o:spid="_x0000_s1035" style="position:absolute;top:6091;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" fillcolor="#ffc000 [3207]" strokecolor="#7f5f00 [1607]" strokeweight="1pt">
                    <v:stroke joinstyle="miter"/>
                  </v:oval>
                  <v:oval id="Oval 68" o:spid="_x0000_s1036" style="position:absolute;left:311;top:3277;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" fillcolor="#ffc000 [3207]" strokecolor="#7f5f00 [1607]" strokeweight="1pt">
                    <v:stroke joinstyle="miter"/>
                  </v:oval>
                </v:group>
                <w10:anchorlock/>
              </v:group>
            </w:pict>
          </mc:Fallback>
        </mc:AlternateContent>
      </w:r>
    </w:p>
    <w:p w14:paraId="392244CA" w14:textId="77777777" w:rsidR="00732710" w:rsidRDefault="00732710">
      <w:pPr>
        <w:jc w:val="both"/>
      </w:pPr>
    </w:p>
    <w:p w14:paraId="72B5C0F0" w14:textId="77777777" w:rsidR="00732710" w:rsidRDefault="000733E0">
      <w:pPr>
        <w:ind w:firstLine="284"/>
        <w:jc w:val="both"/>
      </w:pPr>
      <w:r>
        <w:rPr>
          <w:b/>
        </w:rPr>
        <w:t xml:space="preserve">Fig. </w:t>
      </w:r>
      <w:r w:rsidR="00361A03">
        <w:rPr>
          <w:b/>
        </w:rPr>
        <w:t>4</w:t>
      </w:r>
      <w:r w:rsidR="00732710" w:rsidRPr="00D35410">
        <w:rPr>
          <w:b/>
        </w:rPr>
        <w:t>(a):</w:t>
      </w:r>
      <w:r w:rsidR="00732710">
        <w:t xml:space="preserve"> CSI-RS#1-#4 correspond to SS#1</w:t>
      </w:r>
      <w:r w:rsidR="00732710">
        <w:tab/>
      </w:r>
      <w:r w:rsidR="00732710">
        <w:tab/>
      </w:r>
      <w:r>
        <w:rPr>
          <w:b/>
        </w:rPr>
        <w:t xml:space="preserve">Fig. </w:t>
      </w:r>
      <w:r w:rsidR="00361A03">
        <w:rPr>
          <w:b/>
        </w:rPr>
        <w:t>4</w:t>
      </w:r>
      <w:r w:rsidR="00732710" w:rsidRPr="00D35410">
        <w:rPr>
          <w:b/>
        </w:rPr>
        <w:t>(b):</w:t>
      </w:r>
      <w:r w:rsidR="00732710">
        <w:t xml:space="preserve"> CSI-RS#5-#8 correspond to SS#2</w:t>
      </w:r>
    </w:p>
    <w:p w14:paraId="41B7A2EF" w14:textId="77777777" w:rsidR="00732710" w:rsidRDefault="00732710" w:rsidP="00C557F4">
      <w:pPr>
        <w:jc w:val="both"/>
      </w:pPr>
    </w:p>
    <w:p w14:paraId="61080C33" w14:textId="7EFF4EFE" w:rsidR="001641AE" w:rsidRDefault="001641AE" w:rsidP="000A2EDF">
      <w:pPr>
        <w:jc w:val="both"/>
        <w:rPr>
          <w:b/>
          <w:lang w:eastAsia="ko-KR"/>
        </w:rPr>
      </w:pPr>
      <w:r>
        <w:rPr>
          <w:b/>
          <w:lang w:eastAsia="ko-KR"/>
        </w:rPr>
        <w:t>Beam Broadening:</w:t>
      </w:r>
    </w:p>
    <w:p w14:paraId="0CC8D8F2" w14:textId="7F92B6F8" w:rsidR="001641AE" w:rsidRPr="00517310" w:rsidRDefault="001641AE" w:rsidP="001641AE">
      <w:pPr>
        <w:jc w:val="both"/>
      </w:pPr>
      <w:r>
        <w:t>A symmetric mechanism is to use th</w:t>
      </w:r>
      <w:r w:rsidR="00E74DE3">
        <w:t>is</w:t>
      </w:r>
      <w:r>
        <w:t xml:space="preserve"> nested structure of multiple CSI-RS that are </w:t>
      </w:r>
      <w:proofErr w:type="spellStart"/>
      <w:r>
        <w:t>QCLed</w:t>
      </w:r>
      <w:proofErr w:type="spellEnd"/>
      <w:r>
        <w:t xml:space="preserve"> with a SS beam </w:t>
      </w:r>
      <w:r w:rsidR="006873C3">
        <w:t>to allow for a graceful</w:t>
      </w:r>
      <w:r>
        <w:t xml:space="preserve"> </w:t>
      </w:r>
      <w:r w:rsidR="00E651C9">
        <w:t>mitigation</w:t>
      </w:r>
      <w:r>
        <w:t xml:space="preserve"> with low latency from a beam </w:t>
      </w:r>
      <w:r w:rsidR="00E651C9">
        <w:t>quality deterioration</w:t>
      </w:r>
      <w:r w:rsidR="005F3582">
        <w:t xml:space="preserve"> without triggering a beam failure recovery </w:t>
      </w:r>
      <w:r w:rsidR="006C2D62">
        <w:t xml:space="preserve">request </w:t>
      </w:r>
      <w:r w:rsidR="005F3582">
        <w:t>transmission</w:t>
      </w:r>
      <w:r>
        <w:t xml:space="preserve">. For example, when a PDCCH that is configured with a narrow beam CSI-RS </w:t>
      </w:r>
      <w:r w:rsidR="00E74DE3">
        <w:t>satisfies</w:t>
      </w:r>
      <w:r w:rsidR="0011399A">
        <w:t xml:space="preserve"> the control channel fallback threshold, </w:t>
      </w:r>
      <w:r>
        <w:t>the narrow beam is lost due to gradual motion or rotation. In this case, it is quite likely that the neighboring beams will be good enough and we can think of broadening the beam that is serving the UE. The SS within which the CSI-RS is nested can be used.</w:t>
      </w:r>
      <w:r w:rsidR="00E74DE3">
        <w:t xml:space="preserve"> Details of the beam broadening procedure are submitted in our previous contribution [3].</w:t>
      </w:r>
      <w:r>
        <w:t xml:space="preserve"> </w:t>
      </w:r>
    </w:p>
    <w:p w14:paraId="60739098" w14:textId="77777777" w:rsidR="007B1262" w:rsidRDefault="007B1262" w:rsidP="000A2EDF">
      <w:pPr>
        <w:jc w:val="both"/>
        <w:rPr>
          <w:b/>
          <w:i/>
          <w:lang w:eastAsia="ko-KR"/>
        </w:rPr>
      </w:pPr>
    </w:p>
    <w:p w14:paraId="23AE9F66" w14:textId="4703477E" w:rsidR="004238AE" w:rsidRDefault="007B1262" w:rsidP="000A2EDF">
      <w:pPr>
        <w:jc w:val="both"/>
        <w:rPr>
          <w:b/>
          <w:lang w:eastAsia="ko-KR"/>
        </w:rPr>
      </w:pPr>
      <w:r w:rsidRPr="00B21717">
        <w:rPr>
          <w:b/>
          <w:lang w:eastAsia="ko-KR"/>
        </w:rPr>
        <w:t>Proposal</w:t>
      </w:r>
      <w:r>
        <w:rPr>
          <w:b/>
          <w:lang w:eastAsia="ko-KR"/>
        </w:rPr>
        <w:t xml:space="preserve"> </w:t>
      </w:r>
      <w:r w:rsidR="00E651C9">
        <w:rPr>
          <w:b/>
          <w:lang w:eastAsia="ko-KR"/>
        </w:rPr>
        <w:t>4</w:t>
      </w:r>
      <w:r w:rsidRPr="004238AE">
        <w:rPr>
          <w:b/>
          <w:lang w:eastAsia="ko-KR"/>
        </w:rPr>
        <w:t xml:space="preserve">: Support </w:t>
      </w:r>
      <w:r>
        <w:rPr>
          <w:b/>
          <w:lang w:eastAsia="ko-KR"/>
        </w:rPr>
        <w:t xml:space="preserve">nested RS structure for the beams of CSI-RS nesting within the beams of SS </w:t>
      </w:r>
      <w:r w:rsidR="00150C61">
        <w:rPr>
          <w:b/>
          <w:lang w:eastAsia="ko-KR"/>
        </w:rPr>
        <w:t>b</w:t>
      </w:r>
      <w:r>
        <w:rPr>
          <w:b/>
          <w:lang w:eastAsia="ko-KR"/>
        </w:rPr>
        <w:t>lock</w:t>
      </w:r>
      <w:r w:rsidRPr="004238AE">
        <w:rPr>
          <w:b/>
          <w:lang w:eastAsia="ko-KR"/>
        </w:rPr>
        <w:t>.</w:t>
      </w:r>
    </w:p>
    <w:p w14:paraId="63DA89D5" w14:textId="77777777" w:rsidR="00AA1620" w:rsidRDefault="00AA1620" w:rsidP="000A2EDF">
      <w:pPr>
        <w:jc w:val="both"/>
        <w:rPr>
          <w:b/>
          <w:lang w:eastAsia="ko-KR"/>
        </w:rPr>
      </w:pPr>
    </w:p>
    <w:p w14:paraId="400331FB" w14:textId="7D63709F" w:rsidR="000915CD" w:rsidRDefault="004019B8">
      <w:pPr>
        <w:jc w:val="both"/>
        <w:rPr>
          <w:b/>
          <w:lang w:eastAsia="ko-KR"/>
        </w:rPr>
      </w:pPr>
      <w:r w:rsidRPr="00B21717">
        <w:rPr>
          <w:b/>
          <w:lang w:eastAsia="ko-KR"/>
        </w:rPr>
        <w:t>Proposal</w:t>
      </w:r>
      <w:r w:rsidR="00F25B90" w:rsidRPr="00B21717">
        <w:rPr>
          <w:b/>
          <w:lang w:eastAsia="ko-KR"/>
        </w:rPr>
        <w:t xml:space="preserve"> </w:t>
      </w:r>
      <w:r w:rsidR="00E651C9">
        <w:rPr>
          <w:b/>
          <w:lang w:eastAsia="ko-KR"/>
        </w:rPr>
        <w:t>5</w:t>
      </w:r>
      <w:r w:rsidRPr="004238AE">
        <w:rPr>
          <w:b/>
          <w:lang w:eastAsia="ko-KR"/>
        </w:rPr>
        <w:t xml:space="preserve">: Support beam broadening to reduce transmission of </w:t>
      </w:r>
      <w:r w:rsidR="00DD2050" w:rsidRPr="004238AE">
        <w:rPr>
          <w:b/>
          <w:lang w:eastAsia="ko-KR"/>
        </w:rPr>
        <w:t>b</w:t>
      </w:r>
      <w:r w:rsidRPr="004238AE">
        <w:rPr>
          <w:b/>
          <w:lang w:eastAsia="ko-KR"/>
        </w:rPr>
        <w:t>eam recovery requests.</w:t>
      </w:r>
    </w:p>
    <w:p w14:paraId="140A811B" w14:textId="77777777" w:rsidR="00150C61" w:rsidRPr="004238AE" w:rsidRDefault="00150C61">
      <w:pPr>
        <w:jc w:val="both"/>
        <w:rPr>
          <w:b/>
          <w:lang w:eastAsia="ko-KR"/>
        </w:rPr>
      </w:pPr>
    </w:p>
    <w:p w14:paraId="0C4C3805" w14:textId="12C78411" w:rsidR="003D47FD" w:rsidRDefault="004C6B5F" w:rsidP="00150C61">
      <w:pPr>
        <w:pStyle w:val="Heading1"/>
        <w:tabs>
          <w:tab w:val="clear" w:pos="573"/>
          <w:tab w:val="num" w:pos="567"/>
        </w:tabs>
        <w:ind w:hanging="573"/>
        <w:jc w:val="both"/>
      </w:pPr>
      <w:r>
        <w:t xml:space="preserve">Details of </w:t>
      </w:r>
      <w:r w:rsidR="003D47FD">
        <w:t xml:space="preserve">Improved Beam Failure Handling </w:t>
      </w:r>
    </w:p>
    <w:p w14:paraId="698DA2CC" w14:textId="6449BD91" w:rsidR="004C6B5F" w:rsidRDefault="003D47FD" w:rsidP="00DE039C">
      <w:pPr>
        <w:pStyle w:val="Heading2"/>
      </w:pPr>
      <w:r>
        <w:t xml:space="preserve">Control </w:t>
      </w:r>
      <w:r w:rsidR="008D4F8B">
        <w:t>C</w:t>
      </w:r>
      <w:r>
        <w:t xml:space="preserve">hannel </w:t>
      </w:r>
      <w:r w:rsidR="008D4F8B">
        <w:t>B</w:t>
      </w:r>
      <w:r>
        <w:t xml:space="preserve">eam </w:t>
      </w:r>
      <w:proofErr w:type="spellStart"/>
      <w:r w:rsidR="008D4F8B">
        <w:t>F</w:t>
      </w:r>
      <w:r>
        <w:t>allback</w:t>
      </w:r>
      <w:proofErr w:type="spellEnd"/>
      <w:r w:rsidR="008D4F8B">
        <w:t xml:space="preserve"> to Mitigate Beam Failure</w:t>
      </w:r>
    </w:p>
    <w:p w14:paraId="37A3ECCF" w14:textId="6E76E810" w:rsidR="000033AA" w:rsidRDefault="000A2EDF" w:rsidP="00C557F4">
      <w:pPr>
        <w:jc w:val="both"/>
        <w:rPr>
          <w:lang w:val="en-GB"/>
        </w:rPr>
      </w:pPr>
      <w:r>
        <w:rPr>
          <w:lang w:val="en-GB"/>
        </w:rPr>
        <w:t>It has been agreed</w:t>
      </w:r>
      <w:r w:rsidR="000033AA">
        <w:rPr>
          <w:lang w:val="en-GB"/>
        </w:rPr>
        <w:t xml:space="preserve"> in RAN1#90</w:t>
      </w:r>
      <w:r>
        <w:rPr>
          <w:lang w:val="en-GB"/>
        </w:rPr>
        <w:t xml:space="preserve"> that in the RRC CONNECTED state, the UE PDCCH DMRS is </w:t>
      </w:r>
      <w:proofErr w:type="spellStart"/>
      <w:r>
        <w:rPr>
          <w:lang w:val="en-GB"/>
        </w:rPr>
        <w:t>QCLed</w:t>
      </w:r>
      <w:proofErr w:type="spellEnd"/>
      <w:r>
        <w:rPr>
          <w:lang w:val="en-GB"/>
        </w:rPr>
        <w:t xml:space="preserve"> with the SS beam identified during initial access</w:t>
      </w:r>
      <w:r w:rsidR="000033AA">
        <w:rPr>
          <w:lang w:val="en-GB"/>
        </w:rPr>
        <w:t xml:space="preserve"> by default</w:t>
      </w:r>
      <w:r>
        <w:rPr>
          <w:lang w:val="en-GB"/>
        </w:rPr>
        <w:t xml:space="preserve">.  After the UE is in the RRC CONNECTED state, it will be configured with </w:t>
      </w:r>
      <w:r w:rsidR="000033AA">
        <w:rPr>
          <w:lang w:val="en-GB"/>
        </w:rPr>
        <w:t>UE</w:t>
      </w:r>
      <w:r w:rsidR="00813BBE">
        <w:rPr>
          <w:lang w:val="en-GB"/>
        </w:rPr>
        <w:t>-s</w:t>
      </w:r>
      <w:r w:rsidR="000033AA">
        <w:rPr>
          <w:lang w:val="en-GB"/>
        </w:rPr>
        <w:t xml:space="preserve">pecific CSI-RS </w:t>
      </w:r>
      <w:r>
        <w:rPr>
          <w:lang w:val="en-GB"/>
        </w:rPr>
        <w:t>beams</w:t>
      </w:r>
      <w:r w:rsidR="000033AA">
        <w:rPr>
          <w:lang w:val="en-GB"/>
        </w:rPr>
        <w:t xml:space="preserve"> and it can also be configured with additional control channel links for </w:t>
      </w:r>
      <w:r w:rsidR="001E4CA8">
        <w:rPr>
          <w:lang w:val="en-GB"/>
        </w:rPr>
        <w:t>robustness</w:t>
      </w:r>
      <w:r>
        <w:rPr>
          <w:lang w:val="en-GB"/>
        </w:rPr>
        <w:t>. This can be optionally followed by a P2 beam refinement for the control channel beam</w:t>
      </w:r>
      <w:r w:rsidR="000033AA">
        <w:rPr>
          <w:lang w:val="en-GB"/>
        </w:rPr>
        <w:t>(s)</w:t>
      </w:r>
      <w:r>
        <w:rPr>
          <w:lang w:val="en-GB"/>
        </w:rPr>
        <w:t xml:space="preserve">. </w:t>
      </w:r>
      <w:r w:rsidRPr="000A2EDF">
        <w:rPr>
          <w:lang w:val="en-GB"/>
        </w:rPr>
        <w:t xml:space="preserve">DMRS port(s) of </w:t>
      </w:r>
      <w:r>
        <w:rPr>
          <w:lang w:val="en-GB"/>
        </w:rPr>
        <w:t xml:space="preserve">each </w:t>
      </w:r>
      <w:r w:rsidRPr="000A2EDF">
        <w:rPr>
          <w:lang w:val="en-GB"/>
        </w:rPr>
        <w:t xml:space="preserve">UE-specific PDCCH </w:t>
      </w:r>
      <w:r>
        <w:rPr>
          <w:lang w:val="en-GB"/>
        </w:rPr>
        <w:t xml:space="preserve">will have a QCL relationship with </w:t>
      </w:r>
      <w:r w:rsidRPr="000A2EDF">
        <w:rPr>
          <w:lang w:val="en-GB"/>
        </w:rPr>
        <w:t>either SS Block or P/SP CSI-RS resource(s)</w:t>
      </w:r>
      <w:r>
        <w:rPr>
          <w:lang w:val="en-GB"/>
        </w:rPr>
        <w:t xml:space="preserve">. </w:t>
      </w:r>
    </w:p>
    <w:p w14:paraId="3F27D880" w14:textId="77777777" w:rsidR="00AE7EB7" w:rsidRDefault="00AE7EB7" w:rsidP="00C557F4">
      <w:pPr>
        <w:jc w:val="both"/>
        <w:rPr>
          <w:lang w:val="en-GB"/>
        </w:rPr>
      </w:pPr>
    </w:p>
    <w:p w14:paraId="39210245" w14:textId="63A04026" w:rsidR="0031607D" w:rsidRDefault="000A2EDF" w:rsidP="00112C06">
      <w:pPr>
        <w:jc w:val="both"/>
      </w:pPr>
      <w:r>
        <w:rPr>
          <w:lang w:val="en-GB"/>
        </w:rPr>
        <w:t xml:space="preserve">Assuming a nested RS structure as </w:t>
      </w:r>
      <w:r w:rsidR="000033AA">
        <w:rPr>
          <w:lang w:val="en-GB"/>
        </w:rPr>
        <w:t xml:space="preserve">introduced </w:t>
      </w:r>
      <w:r>
        <w:rPr>
          <w:lang w:val="en-GB"/>
        </w:rPr>
        <w:t xml:space="preserve">in the previous section, </w:t>
      </w:r>
      <w:r w:rsidR="000033AA">
        <w:rPr>
          <w:lang w:val="en-GB"/>
        </w:rPr>
        <w:t xml:space="preserve">each CSI-RS resource is nested within a SS Block. </w:t>
      </w:r>
      <w:r>
        <w:rPr>
          <w:lang w:val="en-GB"/>
        </w:rPr>
        <w:t xml:space="preserve"> </w:t>
      </w:r>
      <w:r w:rsidR="004C6B5F">
        <w:rPr>
          <w:lang w:val="en-GB"/>
        </w:rPr>
        <w:t>In RAN1#90 significant progress was achieved in defining beam failure wherein beam failure is declared only when all serving</w:t>
      </w:r>
      <w:r w:rsidR="0031607D">
        <w:rPr>
          <w:lang w:val="en-GB"/>
        </w:rPr>
        <w:t xml:space="preserve"> control channels fail, and when such a beam failure occurs, it will trigger a beam failure recovery </w:t>
      </w:r>
      <w:r w:rsidR="001E4CA8">
        <w:rPr>
          <w:lang w:val="en-GB"/>
        </w:rPr>
        <w:t xml:space="preserve">request </w:t>
      </w:r>
      <w:r w:rsidR="0031607D">
        <w:rPr>
          <w:lang w:val="en-GB"/>
        </w:rPr>
        <w:t xml:space="preserve">transmission. </w:t>
      </w:r>
    </w:p>
    <w:p w14:paraId="1AAABD42" w14:textId="77777777" w:rsidR="0031607D" w:rsidRDefault="0031607D" w:rsidP="00112C06"/>
    <w:p w14:paraId="2889C46B" w14:textId="72534C5A" w:rsidR="0031607D" w:rsidRDefault="0031607D" w:rsidP="00112C06">
      <w:pPr>
        <w:jc w:val="both"/>
      </w:pPr>
      <w:r>
        <w:rPr>
          <w:lang w:val="en-GB"/>
        </w:rPr>
        <w:t xml:space="preserve">If all serving control channels are </w:t>
      </w:r>
      <w:proofErr w:type="spellStart"/>
      <w:r>
        <w:rPr>
          <w:lang w:val="en-GB"/>
        </w:rPr>
        <w:t>QCLed</w:t>
      </w:r>
      <w:proofErr w:type="spellEnd"/>
      <w:r>
        <w:rPr>
          <w:lang w:val="en-GB"/>
        </w:rPr>
        <w:t xml:space="preserve"> with </w:t>
      </w:r>
      <w:r w:rsidR="001E4CA8">
        <w:rPr>
          <w:lang w:val="en-GB"/>
        </w:rPr>
        <w:t xml:space="preserve">their respective </w:t>
      </w:r>
      <w:r>
        <w:rPr>
          <w:lang w:val="en-GB"/>
        </w:rPr>
        <w:t xml:space="preserve">SS </w:t>
      </w:r>
      <w:r w:rsidR="00150C61">
        <w:rPr>
          <w:lang w:val="en-GB"/>
        </w:rPr>
        <w:t>b</w:t>
      </w:r>
      <w:r>
        <w:rPr>
          <w:lang w:val="en-GB"/>
        </w:rPr>
        <w:t xml:space="preserve">lock beams then the above definition of beam failure is applicable in a straightforward manner. But consider the situation where at least some of the serving control channels are </w:t>
      </w:r>
      <w:proofErr w:type="spellStart"/>
      <w:r>
        <w:rPr>
          <w:lang w:val="en-GB"/>
        </w:rPr>
        <w:t>QCLed</w:t>
      </w:r>
      <w:proofErr w:type="spellEnd"/>
      <w:r>
        <w:rPr>
          <w:lang w:val="en-GB"/>
        </w:rPr>
        <w:t xml:space="preserve"> with UE</w:t>
      </w:r>
      <w:r w:rsidR="00813BBE">
        <w:rPr>
          <w:lang w:val="en-GB"/>
        </w:rPr>
        <w:t>-s</w:t>
      </w:r>
      <w:r>
        <w:rPr>
          <w:lang w:val="en-GB"/>
        </w:rPr>
        <w:t xml:space="preserve">pecific CSI-RS beams. In this case, the control channel may have failed for the narrow CSI-RS beam, but it quite likely that it may not have failed for the broader SS </w:t>
      </w:r>
      <w:r w:rsidR="00150C61">
        <w:rPr>
          <w:lang w:val="en-GB"/>
        </w:rPr>
        <w:t xml:space="preserve">block </w:t>
      </w:r>
      <w:r>
        <w:rPr>
          <w:lang w:val="en-GB"/>
        </w:rPr>
        <w:t xml:space="preserve">beam that has a nesting relationship with the narrower CSI-RS beam.  Beam broadening should be considered when applicable on all serving control channel beams before considering it to be a failed control channel. </w:t>
      </w:r>
    </w:p>
    <w:p w14:paraId="62FFD28C" w14:textId="77777777" w:rsidR="001641AE" w:rsidRDefault="001641AE" w:rsidP="00112C06"/>
    <w:p w14:paraId="79C14BD1" w14:textId="110DBA50" w:rsidR="001641AE" w:rsidRDefault="001641AE" w:rsidP="001641AE">
      <w:pPr>
        <w:jc w:val="both"/>
        <w:rPr>
          <w:lang w:eastAsia="ko-KR"/>
        </w:rPr>
      </w:pPr>
      <w:r w:rsidRPr="004238AE">
        <w:rPr>
          <w:b/>
          <w:i/>
          <w:lang w:eastAsia="ko-KR"/>
        </w:rPr>
        <w:lastRenderedPageBreak/>
        <w:t>Observation 2:</w:t>
      </w:r>
      <w:r w:rsidRPr="004238AE">
        <w:rPr>
          <w:i/>
          <w:lang w:eastAsia="ko-KR"/>
        </w:rPr>
        <w:t xml:space="preserve"> When the PDCCH is associated with a UE</w:t>
      </w:r>
      <w:r w:rsidR="00813BBE">
        <w:rPr>
          <w:i/>
          <w:lang w:eastAsia="ko-KR"/>
        </w:rPr>
        <w:t>-s</w:t>
      </w:r>
      <w:r w:rsidRPr="004238AE">
        <w:rPr>
          <w:i/>
          <w:lang w:eastAsia="ko-KR"/>
        </w:rPr>
        <w:t xml:space="preserve">pecific CSI-RS as its DL RS, it </w:t>
      </w:r>
      <w:r>
        <w:rPr>
          <w:i/>
          <w:lang w:eastAsia="ko-KR"/>
        </w:rPr>
        <w:t>should</w:t>
      </w:r>
      <w:r w:rsidRPr="004238AE">
        <w:rPr>
          <w:i/>
          <w:lang w:eastAsia="ko-KR"/>
        </w:rPr>
        <w:t xml:space="preserve"> attempt to broaden its serving beam before proceeding with normal beam recovery process to reduce the beam recovery latency</w:t>
      </w:r>
      <w:r>
        <w:rPr>
          <w:lang w:eastAsia="ko-KR"/>
        </w:rPr>
        <w:t>.</w:t>
      </w:r>
    </w:p>
    <w:p w14:paraId="2B9477B6" w14:textId="77777777" w:rsidR="001641AE" w:rsidRDefault="001641AE" w:rsidP="00112C06"/>
    <w:p w14:paraId="7ECA1292" w14:textId="7431B7FB" w:rsidR="0031607D" w:rsidRPr="008D4F8B" w:rsidRDefault="0031607D" w:rsidP="00112C06">
      <w:pPr>
        <w:rPr>
          <w:b/>
          <w:lang w:val="en-GB"/>
        </w:rPr>
      </w:pPr>
      <w:r w:rsidRPr="00112C06">
        <w:rPr>
          <w:b/>
          <w:lang w:val="en-GB"/>
        </w:rPr>
        <w:t>Proposal</w:t>
      </w:r>
      <w:r w:rsidR="00E651C9">
        <w:rPr>
          <w:b/>
          <w:lang w:val="en-GB"/>
        </w:rPr>
        <w:t xml:space="preserve"> 6</w:t>
      </w:r>
      <w:r>
        <w:rPr>
          <w:lang w:val="en-GB"/>
        </w:rPr>
        <w:t xml:space="preserve">: </w:t>
      </w:r>
      <w:r w:rsidR="001E4CA8" w:rsidRPr="008D4F8B">
        <w:rPr>
          <w:b/>
          <w:lang w:val="en-GB"/>
        </w:rPr>
        <w:t>Beam broadening should be considered when applicable on all serving control channel beams before considering it to be a failed control channel</w:t>
      </w:r>
      <w:r w:rsidR="00CB3B59" w:rsidRPr="008D4F8B">
        <w:rPr>
          <w:b/>
          <w:lang w:val="en-GB"/>
        </w:rPr>
        <w:t>.</w:t>
      </w:r>
    </w:p>
    <w:p w14:paraId="697FAE22" w14:textId="77777777" w:rsidR="00CB3B59" w:rsidRDefault="00CB3B59" w:rsidP="00112C06"/>
    <w:p w14:paraId="55A13CFA" w14:textId="12916EE6" w:rsidR="00AD6FD7" w:rsidRDefault="000677B0" w:rsidP="00DE039C">
      <w:pPr>
        <w:pStyle w:val="Heading2"/>
      </w:pPr>
      <w:r>
        <w:t xml:space="preserve">Roles of </w:t>
      </w:r>
      <w:r w:rsidR="008D4195">
        <w:t xml:space="preserve">UE and </w:t>
      </w:r>
      <w:proofErr w:type="spellStart"/>
      <w:r w:rsidR="008D4195">
        <w:t>gNB</w:t>
      </w:r>
      <w:proofErr w:type="spellEnd"/>
      <w:r w:rsidR="008D4195">
        <w:t xml:space="preserve"> </w:t>
      </w:r>
      <w:r>
        <w:t xml:space="preserve">in </w:t>
      </w:r>
      <w:r w:rsidR="00AD6FD7">
        <w:t>Beam Recovery</w:t>
      </w:r>
    </w:p>
    <w:p w14:paraId="22F121AD" w14:textId="1484C2A0" w:rsidR="005F5047" w:rsidRDefault="00DE039C" w:rsidP="004C6B5F">
      <w:pPr>
        <w:jc w:val="both"/>
      </w:pPr>
      <w:r>
        <w:t>In the previous subsection, control channel beam fallback via beam broadening has been introduced to mitigate beam failure and to reduce</w:t>
      </w:r>
      <w:r w:rsidR="00245848">
        <w:t xml:space="preserve"> the number of</w:t>
      </w:r>
      <w:r>
        <w:t xml:space="preserve"> beam failure recovery request transmissions</w:t>
      </w:r>
      <w:r w:rsidR="00245848">
        <w:t>. Control channel beam fallback can</w:t>
      </w:r>
      <w:r>
        <w:t xml:space="preserve"> </w:t>
      </w:r>
      <w:r w:rsidR="00245848">
        <w:t xml:space="preserve">minimize </w:t>
      </w:r>
      <w:r>
        <w:t>latency and increase reliability of beam failure handling.</w:t>
      </w:r>
      <w:r w:rsidR="00245848">
        <w:t xml:space="preserve"> There are two alternative approaches to control the beam failure handling, namely, UE initiated beam failure recovery and </w:t>
      </w:r>
      <w:proofErr w:type="spellStart"/>
      <w:r w:rsidR="00245848">
        <w:t>gNB</w:t>
      </w:r>
      <w:proofErr w:type="spellEnd"/>
      <w:r w:rsidR="00245848">
        <w:t xml:space="preserve"> initiated beam failure recovery. </w:t>
      </w:r>
      <w:r>
        <w:t xml:space="preserve">Both UE-controlled and </w:t>
      </w:r>
      <w:proofErr w:type="spellStart"/>
      <w:r>
        <w:t>gNB</w:t>
      </w:r>
      <w:proofErr w:type="spellEnd"/>
      <w:r>
        <w:t xml:space="preserve">-controlled beam failure triggering also </w:t>
      </w:r>
      <w:r w:rsidR="00AA1620">
        <w:t>affect</w:t>
      </w:r>
      <w:r>
        <w:t xml:space="preserve"> beam recovery latency</w:t>
      </w:r>
      <w:r w:rsidR="00245848">
        <w:t xml:space="preserve"> in varying ways</w:t>
      </w:r>
      <w:r>
        <w:t>, see [3]</w:t>
      </w:r>
      <w:r w:rsidR="00E651C9">
        <w:t>.</w:t>
      </w:r>
    </w:p>
    <w:p w14:paraId="16189E76" w14:textId="77777777" w:rsidR="005756E2" w:rsidRDefault="005756E2" w:rsidP="00112C06">
      <w:pPr>
        <w:jc w:val="both"/>
        <w:rPr>
          <w:lang w:val="en-GB" w:eastAsia="ko-KR"/>
        </w:rPr>
      </w:pPr>
    </w:p>
    <w:p w14:paraId="4983D6E1" w14:textId="7B53E49F" w:rsidR="004E5B3E" w:rsidRPr="004238AE" w:rsidRDefault="004E5B3E" w:rsidP="004C6B5F">
      <w:pPr>
        <w:jc w:val="both"/>
        <w:rPr>
          <w:i/>
        </w:rPr>
      </w:pPr>
      <w:r w:rsidRPr="004238AE">
        <w:rPr>
          <w:b/>
          <w:i/>
        </w:rPr>
        <w:t>Observation</w:t>
      </w:r>
      <w:r w:rsidR="00B21717" w:rsidRPr="004238AE">
        <w:rPr>
          <w:b/>
          <w:i/>
        </w:rPr>
        <w:t xml:space="preserve"> 3</w:t>
      </w:r>
      <w:r w:rsidRPr="004238AE">
        <w:rPr>
          <w:b/>
          <w:i/>
        </w:rPr>
        <w:t>:</w:t>
      </w:r>
      <w:r w:rsidRPr="004238AE">
        <w:rPr>
          <w:i/>
        </w:rPr>
        <w:t xml:space="preserve"> Beam failure recovery can be initiated by either the UE or </w:t>
      </w:r>
      <w:proofErr w:type="spellStart"/>
      <w:r w:rsidRPr="004238AE">
        <w:rPr>
          <w:i/>
        </w:rPr>
        <w:t>gNB</w:t>
      </w:r>
      <w:proofErr w:type="spellEnd"/>
      <w:r w:rsidRPr="004238AE">
        <w:rPr>
          <w:i/>
        </w:rPr>
        <w:t xml:space="preserve">.  In some cases, the </w:t>
      </w:r>
      <w:proofErr w:type="spellStart"/>
      <w:r w:rsidRPr="004238AE">
        <w:rPr>
          <w:i/>
        </w:rPr>
        <w:t>gNB</w:t>
      </w:r>
      <w:proofErr w:type="spellEnd"/>
      <w:r w:rsidRPr="004238AE">
        <w:rPr>
          <w:i/>
        </w:rPr>
        <w:t xml:space="preserve"> initiated will </w:t>
      </w:r>
      <w:proofErr w:type="gramStart"/>
      <w:r w:rsidRPr="004238AE">
        <w:rPr>
          <w:i/>
        </w:rPr>
        <w:t>actually lower</w:t>
      </w:r>
      <w:proofErr w:type="gramEnd"/>
      <w:r w:rsidRPr="004238AE">
        <w:rPr>
          <w:i/>
        </w:rPr>
        <w:t xml:space="preserve"> recovery time.</w:t>
      </w:r>
    </w:p>
    <w:p w14:paraId="61D7508D" w14:textId="77777777" w:rsidR="004E5B3E" w:rsidRDefault="004E5B3E">
      <w:pPr>
        <w:jc w:val="both"/>
      </w:pPr>
    </w:p>
    <w:p w14:paraId="01568865" w14:textId="08B3BCE5" w:rsidR="005C23B3" w:rsidRDefault="004E5B3E">
      <w:pPr>
        <w:jc w:val="both"/>
        <w:rPr>
          <w:b/>
        </w:rPr>
      </w:pPr>
      <w:r w:rsidRPr="00B21717">
        <w:rPr>
          <w:b/>
        </w:rPr>
        <w:t>Proposal</w:t>
      </w:r>
      <w:r w:rsidR="00B21717">
        <w:rPr>
          <w:b/>
        </w:rPr>
        <w:t xml:space="preserve"> </w:t>
      </w:r>
      <w:r w:rsidR="00E651C9">
        <w:rPr>
          <w:b/>
        </w:rPr>
        <w:t>7</w:t>
      </w:r>
      <w:r w:rsidRPr="00B21717">
        <w:rPr>
          <w:b/>
        </w:rPr>
        <w:t xml:space="preserve">:  </w:t>
      </w:r>
      <w:r w:rsidRPr="004238AE">
        <w:rPr>
          <w:b/>
        </w:rPr>
        <w:t>Support both UE-</w:t>
      </w:r>
      <w:r w:rsidR="00813BBE">
        <w:rPr>
          <w:b/>
        </w:rPr>
        <w:t>c</w:t>
      </w:r>
      <w:r w:rsidRPr="004238AE">
        <w:rPr>
          <w:b/>
        </w:rPr>
        <w:t xml:space="preserve">ontrolled and </w:t>
      </w:r>
      <w:proofErr w:type="spellStart"/>
      <w:r w:rsidRPr="004238AE">
        <w:rPr>
          <w:b/>
        </w:rPr>
        <w:t>gNB</w:t>
      </w:r>
      <w:proofErr w:type="spellEnd"/>
      <w:r w:rsidRPr="004238AE">
        <w:rPr>
          <w:b/>
        </w:rPr>
        <w:t>-</w:t>
      </w:r>
      <w:r w:rsidR="00813BBE">
        <w:rPr>
          <w:b/>
        </w:rPr>
        <w:t>c</w:t>
      </w:r>
      <w:r w:rsidRPr="004238AE">
        <w:rPr>
          <w:b/>
        </w:rPr>
        <w:t>ontrolled beam failure triggering in the spe</w:t>
      </w:r>
      <w:r w:rsidR="00B21717">
        <w:rPr>
          <w:b/>
        </w:rPr>
        <w:t>cification for beam failure recovery</w:t>
      </w:r>
      <w:r w:rsidRPr="004238AE">
        <w:rPr>
          <w:b/>
        </w:rPr>
        <w:t>.</w:t>
      </w:r>
    </w:p>
    <w:p w14:paraId="3B8C5824" w14:textId="77777777" w:rsidR="00AA1620" w:rsidRDefault="00AA1620">
      <w:pPr>
        <w:jc w:val="both"/>
        <w:rPr>
          <w:b/>
        </w:rPr>
      </w:pPr>
    </w:p>
    <w:p w14:paraId="7E0E8C1C" w14:textId="4C3A8025" w:rsidR="005C23B3" w:rsidRPr="004238AE" w:rsidRDefault="005C23B3">
      <w:pPr>
        <w:jc w:val="both"/>
        <w:rPr>
          <w:b/>
        </w:rPr>
      </w:pPr>
      <w:r>
        <w:rPr>
          <w:b/>
        </w:rPr>
        <w:t>Proposal 8: Study further</w:t>
      </w:r>
      <w:r w:rsidR="00E6491B">
        <w:rPr>
          <w:b/>
        </w:rPr>
        <w:t xml:space="preserve"> the</w:t>
      </w:r>
      <w:r>
        <w:rPr>
          <w:b/>
        </w:rPr>
        <w:t xml:space="preserve"> impact of higher layer procedures on latency of beam failure recovery using control channel beam fallback and UE-controlled and </w:t>
      </w:r>
      <w:proofErr w:type="spellStart"/>
      <w:r>
        <w:rPr>
          <w:b/>
        </w:rPr>
        <w:t>gNB</w:t>
      </w:r>
      <w:proofErr w:type="spellEnd"/>
      <w:r>
        <w:rPr>
          <w:b/>
        </w:rPr>
        <w:t>-controlled beam failure triggering of beam failure recovery.</w:t>
      </w:r>
    </w:p>
    <w:p w14:paraId="7AA1ACA7" w14:textId="77777777" w:rsidR="004E5B3E" w:rsidRPr="004E5B3E" w:rsidRDefault="004E5B3E" w:rsidP="00112C06">
      <w:pPr>
        <w:jc w:val="both"/>
        <w:rPr>
          <w:lang w:val="en-GB" w:eastAsia="ko-KR"/>
        </w:rPr>
      </w:pPr>
    </w:p>
    <w:p w14:paraId="27697C21" w14:textId="6E7F4BDE" w:rsidR="00E50B24" w:rsidRPr="00E50B24" w:rsidRDefault="005F4262" w:rsidP="004C6B5F">
      <w:pPr>
        <w:pStyle w:val="Heading1"/>
        <w:ind w:hanging="573"/>
        <w:jc w:val="both"/>
        <w:rPr>
          <w:lang w:eastAsia="ko-KR"/>
        </w:rPr>
      </w:pPr>
      <w:r>
        <w:rPr>
          <w:lang w:eastAsia="ko-KR"/>
        </w:rPr>
        <w:t>Conclusion</w:t>
      </w:r>
    </w:p>
    <w:p w14:paraId="4C05C3DC" w14:textId="05E7D24F" w:rsidR="00B21717" w:rsidRDefault="00B21717">
      <w:pPr>
        <w:overflowPunct w:val="0"/>
        <w:autoSpaceDE w:val="0"/>
        <w:autoSpaceDN w:val="0"/>
        <w:adjustRightInd w:val="0"/>
        <w:spacing w:after="180"/>
        <w:contextualSpacing/>
        <w:jc w:val="both"/>
        <w:textAlignment w:val="baseline"/>
        <w:rPr>
          <w:lang w:val="en-GB"/>
        </w:rPr>
      </w:pPr>
      <w:r>
        <w:rPr>
          <w:lang w:val="en-GB"/>
        </w:rPr>
        <w:t xml:space="preserve">In this </w:t>
      </w:r>
      <w:proofErr w:type="gramStart"/>
      <w:r>
        <w:rPr>
          <w:lang w:val="en-GB"/>
        </w:rPr>
        <w:t>contribution</w:t>
      </w:r>
      <w:proofErr w:type="gramEnd"/>
      <w:r>
        <w:rPr>
          <w:lang w:val="en-GB"/>
        </w:rPr>
        <w:t xml:space="preserve"> the following observations and proposals have been presented</w:t>
      </w:r>
      <w:r w:rsidR="00AA1620">
        <w:rPr>
          <w:lang w:val="en-GB"/>
        </w:rPr>
        <w:t>:</w:t>
      </w:r>
    </w:p>
    <w:p w14:paraId="297BE629" w14:textId="77777777" w:rsidR="00AA1620" w:rsidRDefault="00AA1620">
      <w:pPr>
        <w:overflowPunct w:val="0"/>
        <w:autoSpaceDE w:val="0"/>
        <w:autoSpaceDN w:val="0"/>
        <w:adjustRightInd w:val="0"/>
        <w:spacing w:after="180"/>
        <w:contextualSpacing/>
        <w:jc w:val="both"/>
        <w:textAlignment w:val="baseline"/>
        <w:rPr>
          <w:lang w:val="en-GB"/>
        </w:rPr>
      </w:pPr>
    </w:p>
    <w:p w14:paraId="7288216E" w14:textId="61087D08" w:rsidR="00B21717" w:rsidRPr="00724AFD" w:rsidRDefault="00B21717">
      <w:pPr>
        <w:jc w:val="both"/>
        <w:rPr>
          <w:i/>
        </w:rPr>
      </w:pPr>
      <w:r w:rsidRPr="00724AFD">
        <w:rPr>
          <w:b/>
          <w:i/>
        </w:rPr>
        <w:t>Observation 1:</w:t>
      </w:r>
      <w:r w:rsidRPr="00724AFD">
        <w:rPr>
          <w:i/>
        </w:rPr>
        <w:t xml:space="preserve"> Scenarios that might lead to beam failure might differ in terms of how fast and how severely the beam quality deteriorates.</w:t>
      </w:r>
    </w:p>
    <w:p w14:paraId="28052445" w14:textId="77777777" w:rsidR="00B21717" w:rsidRDefault="00B21717">
      <w:pPr>
        <w:jc w:val="both"/>
        <w:rPr>
          <w:b/>
          <w:i/>
          <w:lang w:eastAsia="ko-KR"/>
        </w:rPr>
      </w:pPr>
    </w:p>
    <w:p w14:paraId="792E784C" w14:textId="35B2C4E5" w:rsidR="00B21717" w:rsidRDefault="00B21717">
      <w:pPr>
        <w:jc w:val="both"/>
        <w:rPr>
          <w:lang w:eastAsia="ko-KR"/>
        </w:rPr>
      </w:pPr>
      <w:r w:rsidRPr="00724AFD">
        <w:rPr>
          <w:b/>
          <w:i/>
          <w:lang w:eastAsia="ko-KR"/>
        </w:rPr>
        <w:t>Observation 2:</w:t>
      </w:r>
      <w:r w:rsidRPr="00724AFD">
        <w:rPr>
          <w:i/>
          <w:lang w:eastAsia="ko-KR"/>
        </w:rPr>
        <w:t xml:space="preserve"> When the PDCCH is associated with a UE</w:t>
      </w:r>
      <w:r w:rsidR="00813BBE">
        <w:rPr>
          <w:i/>
          <w:lang w:eastAsia="ko-KR"/>
        </w:rPr>
        <w:t>-s</w:t>
      </w:r>
      <w:r w:rsidRPr="00724AFD">
        <w:rPr>
          <w:i/>
          <w:lang w:eastAsia="ko-KR"/>
        </w:rPr>
        <w:t>pecific CSI-RS as its DL RS, it can attempt to broaden its serving beam before proceeding with normal beam recovery process to reduce the beam recovery latency</w:t>
      </w:r>
      <w:r>
        <w:rPr>
          <w:lang w:eastAsia="ko-KR"/>
        </w:rPr>
        <w:t>.</w:t>
      </w:r>
    </w:p>
    <w:p w14:paraId="3A68C038" w14:textId="77777777" w:rsidR="00B21717" w:rsidRDefault="00B21717" w:rsidP="00AA1620">
      <w:pPr>
        <w:overflowPunct w:val="0"/>
        <w:autoSpaceDE w:val="0"/>
        <w:autoSpaceDN w:val="0"/>
        <w:adjustRightInd w:val="0"/>
        <w:spacing w:after="180"/>
        <w:contextualSpacing/>
        <w:jc w:val="both"/>
        <w:textAlignment w:val="baseline"/>
        <w:rPr>
          <w:lang w:val="en-GB"/>
        </w:rPr>
      </w:pPr>
    </w:p>
    <w:p w14:paraId="4CD82054" w14:textId="77777777" w:rsidR="00B21717" w:rsidRPr="00724AFD" w:rsidRDefault="00B21717">
      <w:pPr>
        <w:jc w:val="both"/>
        <w:rPr>
          <w:i/>
        </w:rPr>
      </w:pPr>
      <w:r w:rsidRPr="00724AFD">
        <w:rPr>
          <w:b/>
          <w:i/>
        </w:rPr>
        <w:t>Observation 3:</w:t>
      </w:r>
      <w:r w:rsidRPr="00724AFD">
        <w:rPr>
          <w:i/>
        </w:rPr>
        <w:t xml:space="preserve"> Beam failure recovery can be initiated by either the UE or </w:t>
      </w:r>
      <w:proofErr w:type="spellStart"/>
      <w:r w:rsidRPr="00724AFD">
        <w:rPr>
          <w:i/>
        </w:rPr>
        <w:t>gNB</w:t>
      </w:r>
      <w:proofErr w:type="spellEnd"/>
      <w:r w:rsidRPr="00724AFD">
        <w:rPr>
          <w:i/>
        </w:rPr>
        <w:t xml:space="preserve">.  In some cases, the </w:t>
      </w:r>
      <w:proofErr w:type="spellStart"/>
      <w:r w:rsidRPr="00724AFD">
        <w:rPr>
          <w:i/>
        </w:rPr>
        <w:t>gNB</w:t>
      </w:r>
      <w:proofErr w:type="spellEnd"/>
      <w:r w:rsidRPr="00724AFD">
        <w:rPr>
          <w:i/>
        </w:rPr>
        <w:t xml:space="preserve"> initiated will </w:t>
      </w:r>
      <w:proofErr w:type="gramStart"/>
      <w:r w:rsidRPr="00724AFD">
        <w:rPr>
          <w:i/>
        </w:rPr>
        <w:t>actually lower</w:t>
      </w:r>
      <w:proofErr w:type="gramEnd"/>
      <w:r w:rsidRPr="00724AFD">
        <w:rPr>
          <w:i/>
        </w:rPr>
        <w:t xml:space="preserve"> recovery time.</w:t>
      </w:r>
    </w:p>
    <w:p w14:paraId="5BABC8DC" w14:textId="77777777" w:rsidR="00B21717" w:rsidRDefault="00B21717">
      <w:pPr>
        <w:overflowPunct w:val="0"/>
        <w:autoSpaceDE w:val="0"/>
        <w:autoSpaceDN w:val="0"/>
        <w:adjustRightInd w:val="0"/>
        <w:spacing w:after="180"/>
        <w:contextualSpacing/>
        <w:jc w:val="both"/>
        <w:textAlignment w:val="baseline"/>
        <w:rPr>
          <w:lang w:val="en-GB"/>
        </w:rPr>
      </w:pPr>
    </w:p>
    <w:p w14:paraId="61945F65" w14:textId="77777777" w:rsidR="00B21717" w:rsidRPr="00724AFD" w:rsidRDefault="00B21717" w:rsidP="0088387F">
      <w:pPr>
        <w:jc w:val="both"/>
        <w:rPr>
          <w:b/>
        </w:rPr>
      </w:pPr>
      <w:r w:rsidRPr="00927532">
        <w:rPr>
          <w:b/>
        </w:rPr>
        <w:t>Proposal</w:t>
      </w:r>
      <w:r w:rsidRPr="00FA7841">
        <w:rPr>
          <w:b/>
        </w:rPr>
        <w:t xml:space="preserve"> 1</w:t>
      </w:r>
      <w:r w:rsidRPr="005F3C8D">
        <w:rPr>
          <w:b/>
        </w:rPr>
        <w:t>:</w:t>
      </w:r>
      <w:r w:rsidRPr="00724AFD">
        <w:rPr>
          <w:b/>
        </w:rPr>
        <w:t xml:space="preserve"> A trigger condition consists of a measurement metric related threshold and a timer for which the measurement metric violates the threshold.</w:t>
      </w:r>
    </w:p>
    <w:p w14:paraId="1DB18B1A" w14:textId="77777777" w:rsidR="00B21717" w:rsidRDefault="00B21717" w:rsidP="0088387F">
      <w:pPr>
        <w:jc w:val="both"/>
        <w:rPr>
          <w:b/>
        </w:rPr>
      </w:pPr>
    </w:p>
    <w:p w14:paraId="141C8621" w14:textId="77777777" w:rsidR="00B21717" w:rsidRPr="00724AFD" w:rsidRDefault="00B21717" w:rsidP="0088387F">
      <w:pPr>
        <w:jc w:val="both"/>
        <w:rPr>
          <w:b/>
        </w:rPr>
      </w:pPr>
      <w:r w:rsidRPr="00927532">
        <w:rPr>
          <w:b/>
        </w:rPr>
        <w:t>Proposal</w:t>
      </w:r>
      <w:r w:rsidRPr="00FA7841">
        <w:rPr>
          <w:b/>
        </w:rPr>
        <w:t xml:space="preserve"> 2</w:t>
      </w:r>
      <w:r w:rsidRPr="005F3C8D">
        <w:rPr>
          <w:b/>
        </w:rPr>
        <w:t>:</w:t>
      </w:r>
      <w:r w:rsidRPr="00724AFD">
        <w:rPr>
          <w:b/>
        </w:rPr>
        <w:t xml:space="preserve"> A set of (at least) two trigger conditions that might have different thresholds and timers is defined.</w:t>
      </w:r>
    </w:p>
    <w:p w14:paraId="3F322D33" w14:textId="77777777" w:rsidR="00B21717" w:rsidRDefault="00B21717" w:rsidP="0088387F">
      <w:pPr>
        <w:jc w:val="both"/>
        <w:rPr>
          <w:b/>
        </w:rPr>
      </w:pPr>
    </w:p>
    <w:p w14:paraId="25524AB3" w14:textId="77777777" w:rsidR="00B21717" w:rsidRPr="00724AFD" w:rsidRDefault="00B21717" w:rsidP="0088387F">
      <w:pPr>
        <w:jc w:val="both"/>
        <w:rPr>
          <w:b/>
          <w:lang w:eastAsia="ko-KR"/>
        </w:rPr>
      </w:pPr>
      <w:r w:rsidRPr="00927532">
        <w:rPr>
          <w:b/>
        </w:rPr>
        <w:t>Proposal</w:t>
      </w:r>
      <w:r w:rsidRPr="00FA7841">
        <w:rPr>
          <w:b/>
        </w:rPr>
        <w:t xml:space="preserve"> 3</w:t>
      </w:r>
      <w:r w:rsidRPr="005F3C8D">
        <w:rPr>
          <w:b/>
        </w:rPr>
        <w:t>:</w:t>
      </w:r>
      <w:r w:rsidRPr="00724AFD">
        <w:rPr>
          <w:b/>
        </w:rPr>
        <w:t xml:space="preserve"> The threshold and the timer of each of the trigger conditions can be reconfigured.</w:t>
      </w:r>
    </w:p>
    <w:p w14:paraId="7912CECC" w14:textId="77777777" w:rsidR="00B21717" w:rsidRDefault="00B21717" w:rsidP="0088387F">
      <w:pPr>
        <w:overflowPunct w:val="0"/>
        <w:autoSpaceDE w:val="0"/>
        <w:autoSpaceDN w:val="0"/>
        <w:adjustRightInd w:val="0"/>
        <w:spacing w:after="180"/>
        <w:contextualSpacing/>
        <w:jc w:val="both"/>
        <w:textAlignment w:val="baseline"/>
        <w:rPr>
          <w:lang w:val="en-GB"/>
        </w:rPr>
      </w:pPr>
    </w:p>
    <w:p w14:paraId="218E6F04" w14:textId="77777777" w:rsidR="00E651C9" w:rsidRPr="004238AE" w:rsidRDefault="00E651C9" w:rsidP="0088387F">
      <w:pPr>
        <w:jc w:val="both"/>
        <w:rPr>
          <w:b/>
          <w:lang w:eastAsia="ko-KR"/>
        </w:rPr>
      </w:pPr>
      <w:r w:rsidRPr="00B21717">
        <w:rPr>
          <w:b/>
          <w:lang w:eastAsia="ko-KR"/>
        </w:rPr>
        <w:t>Proposal</w:t>
      </w:r>
      <w:r>
        <w:rPr>
          <w:b/>
          <w:lang w:eastAsia="ko-KR"/>
        </w:rPr>
        <w:t xml:space="preserve"> 4</w:t>
      </w:r>
      <w:r w:rsidRPr="004238AE">
        <w:rPr>
          <w:b/>
          <w:lang w:eastAsia="ko-KR"/>
        </w:rPr>
        <w:t xml:space="preserve">: Support </w:t>
      </w:r>
      <w:r>
        <w:rPr>
          <w:b/>
          <w:lang w:eastAsia="ko-KR"/>
        </w:rPr>
        <w:t>nested RS structure for the beams of CSI-RS nesting within the beams of SS block</w:t>
      </w:r>
      <w:r w:rsidRPr="004238AE">
        <w:rPr>
          <w:b/>
          <w:lang w:eastAsia="ko-KR"/>
        </w:rPr>
        <w:t>.</w:t>
      </w:r>
    </w:p>
    <w:p w14:paraId="7045AC24" w14:textId="77777777" w:rsidR="00E651C9" w:rsidRDefault="00E651C9" w:rsidP="0088387F">
      <w:pPr>
        <w:jc w:val="both"/>
        <w:rPr>
          <w:b/>
          <w:lang w:eastAsia="ko-KR"/>
        </w:rPr>
      </w:pPr>
    </w:p>
    <w:p w14:paraId="20716949" w14:textId="77777777" w:rsidR="00E651C9" w:rsidRDefault="00E651C9" w:rsidP="0088387F">
      <w:pPr>
        <w:jc w:val="both"/>
        <w:rPr>
          <w:b/>
          <w:lang w:eastAsia="ko-KR"/>
        </w:rPr>
      </w:pPr>
      <w:r w:rsidRPr="00B21717">
        <w:rPr>
          <w:b/>
          <w:lang w:eastAsia="ko-KR"/>
        </w:rPr>
        <w:t xml:space="preserve">Proposal </w:t>
      </w:r>
      <w:r>
        <w:rPr>
          <w:b/>
          <w:lang w:eastAsia="ko-KR"/>
        </w:rPr>
        <w:t>5</w:t>
      </w:r>
      <w:r w:rsidRPr="004238AE">
        <w:rPr>
          <w:b/>
          <w:lang w:eastAsia="ko-KR"/>
        </w:rPr>
        <w:t>: Support beam broadening to reduce transmission of beam recovery requests.</w:t>
      </w:r>
    </w:p>
    <w:p w14:paraId="1F863962" w14:textId="77777777" w:rsidR="00B21717" w:rsidRDefault="00B21717" w:rsidP="0088387F">
      <w:pPr>
        <w:overflowPunct w:val="0"/>
        <w:autoSpaceDE w:val="0"/>
        <w:autoSpaceDN w:val="0"/>
        <w:adjustRightInd w:val="0"/>
        <w:spacing w:after="180"/>
        <w:contextualSpacing/>
        <w:jc w:val="both"/>
        <w:textAlignment w:val="baseline"/>
        <w:rPr>
          <w:lang w:val="en-GB"/>
        </w:rPr>
      </w:pPr>
    </w:p>
    <w:p w14:paraId="6D46D38E" w14:textId="77777777" w:rsidR="00E651C9" w:rsidRPr="00E06D64" w:rsidRDefault="00E651C9" w:rsidP="0088387F">
      <w:pPr>
        <w:jc w:val="both"/>
        <w:rPr>
          <w:b/>
          <w:lang w:val="en-GB"/>
        </w:rPr>
      </w:pPr>
      <w:r w:rsidRPr="00112C06">
        <w:rPr>
          <w:b/>
          <w:lang w:val="en-GB"/>
        </w:rPr>
        <w:t>Proposal</w:t>
      </w:r>
      <w:r>
        <w:rPr>
          <w:b/>
          <w:lang w:val="en-GB"/>
        </w:rPr>
        <w:t xml:space="preserve"> 6</w:t>
      </w:r>
      <w:r>
        <w:rPr>
          <w:lang w:val="en-GB"/>
        </w:rPr>
        <w:t xml:space="preserve">: </w:t>
      </w:r>
      <w:r w:rsidRPr="00E06D64">
        <w:rPr>
          <w:b/>
          <w:lang w:val="en-GB"/>
        </w:rPr>
        <w:t>Beam broadening should be considered when applicable on all serving control channel beams before considering it to be a failed control channel.</w:t>
      </w:r>
    </w:p>
    <w:p w14:paraId="118EB745" w14:textId="77777777" w:rsidR="00E651C9" w:rsidRDefault="00E651C9" w:rsidP="0088387F">
      <w:pPr>
        <w:jc w:val="both"/>
        <w:rPr>
          <w:b/>
          <w:lang w:val="en-GB"/>
        </w:rPr>
      </w:pPr>
    </w:p>
    <w:p w14:paraId="6859D8D3" w14:textId="4F797D30" w:rsidR="00B21717" w:rsidRDefault="00B21717">
      <w:pPr>
        <w:jc w:val="both"/>
        <w:rPr>
          <w:b/>
        </w:rPr>
      </w:pPr>
      <w:r w:rsidRPr="00B21717">
        <w:rPr>
          <w:b/>
        </w:rPr>
        <w:t>Proposal</w:t>
      </w:r>
      <w:r>
        <w:rPr>
          <w:b/>
        </w:rPr>
        <w:t xml:space="preserve"> </w:t>
      </w:r>
      <w:r w:rsidR="00E651C9">
        <w:rPr>
          <w:b/>
        </w:rPr>
        <w:t>7</w:t>
      </w:r>
      <w:r w:rsidRPr="00B21717">
        <w:rPr>
          <w:b/>
        </w:rPr>
        <w:t xml:space="preserve">:  </w:t>
      </w:r>
      <w:r w:rsidRPr="00724AFD">
        <w:rPr>
          <w:b/>
        </w:rPr>
        <w:t>Support both UE-</w:t>
      </w:r>
      <w:r w:rsidR="00813BBE">
        <w:rPr>
          <w:b/>
        </w:rPr>
        <w:t>c</w:t>
      </w:r>
      <w:r w:rsidRPr="00724AFD">
        <w:rPr>
          <w:b/>
        </w:rPr>
        <w:t xml:space="preserve">ontrolled and </w:t>
      </w:r>
      <w:proofErr w:type="spellStart"/>
      <w:r w:rsidRPr="00724AFD">
        <w:rPr>
          <w:b/>
        </w:rPr>
        <w:t>gNB</w:t>
      </w:r>
      <w:proofErr w:type="spellEnd"/>
      <w:r w:rsidRPr="00724AFD">
        <w:rPr>
          <w:b/>
        </w:rPr>
        <w:t>-</w:t>
      </w:r>
      <w:r w:rsidR="00813BBE">
        <w:rPr>
          <w:b/>
        </w:rPr>
        <w:t>c</w:t>
      </w:r>
      <w:r w:rsidRPr="00724AFD">
        <w:rPr>
          <w:b/>
        </w:rPr>
        <w:t>ontrolled beam failure triggering in the spe</w:t>
      </w:r>
      <w:r>
        <w:rPr>
          <w:b/>
        </w:rPr>
        <w:t>cification for beam failure recovery</w:t>
      </w:r>
      <w:r w:rsidRPr="00724AFD">
        <w:rPr>
          <w:b/>
        </w:rPr>
        <w:t>.</w:t>
      </w:r>
    </w:p>
    <w:p w14:paraId="2A6B87EB" w14:textId="7614EC0C" w:rsidR="00AA1620" w:rsidRDefault="00AA1620">
      <w:pPr>
        <w:jc w:val="both"/>
        <w:rPr>
          <w:b/>
        </w:rPr>
      </w:pPr>
    </w:p>
    <w:p w14:paraId="118FF3BA" w14:textId="7B52E6DA" w:rsidR="00AA1620" w:rsidRPr="004238AE" w:rsidRDefault="00AA1620" w:rsidP="00AA1620">
      <w:pPr>
        <w:jc w:val="both"/>
        <w:rPr>
          <w:b/>
        </w:rPr>
      </w:pPr>
      <w:r>
        <w:rPr>
          <w:b/>
        </w:rPr>
        <w:t xml:space="preserve">Proposal 8: Study further </w:t>
      </w:r>
      <w:r w:rsidR="00E6491B">
        <w:rPr>
          <w:b/>
        </w:rPr>
        <w:t xml:space="preserve">the </w:t>
      </w:r>
      <w:r>
        <w:rPr>
          <w:b/>
        </w:rPr>
        <w:t xml:space="preserve">impact of higher layer procedures on latency of beam failure recovery using control channel beam fallback and UE-controlled and </w:t>
      </w:r>
      <w:proofErr w:type="spellStart"/>
      <w:r>
        <w:rPr>
          <w:b/>
        </w:rPr>
        <w:t>gNB</w:t>
      </w:r>
      <w:proofErr w:type="spellEnd"/>
      <w:r>
        <w:rPr>
          <w:b/>
        </w:rPr>
        <w:t>-controlled beam failure triggering of beam failure recovery.</w:t>
      </w:r>
    </w:p>
    <w:p w14:paraId="67ED96AC" w14:textId="77777777" w:rsidR="00C94FA4" w:rsidRPr="00380CAE" w:rsidRDefault="00C94FA4" w:rsidP="00112C06">
      <w:pPr>
        <w:jc w:val="both"/>
        <w:rPr>
          <w:lang w:val="en-GB"/>
        </w:rPr>
      </w:pPr>
    </w:p>
    <w:p w14:paraId="20BA3999" w14:textId="77777777" w:rsidR="001F091D" w:rsidRPr="00A379C8" w:rsidRDefault="007253F7" w:rsidP="004C6B5F">
      <w:pPr>
        <w:pStyle w:val="Heading1"/>
        <w:ind w:hanging="573"/>
        <w:jc w:val="both"/>
        <w:rPr>
          <w:szCs w:val="36"/>
        </w:rPr>
      </w:pPr>
      <w:r w:rsidRPr="00A379C8">
        <w:rPr>
          <w:szCs w:val="36"/>
        </w:rPr>
        <w:t>References</w:t>
      </w:r>
    </w:p>
    <w:p w14:paraId="234078C0" w14:textId="7E057959" w:rsidR="00C9449B" w:rsidRDefault="00C9449B" w:rsidP="00085786">
      <w:pPr>
        <w:rPr>
          <w:lang w:val="fi-FI"/>
        </w:rPr>
      </w:pPr>
      <w:r>
        <w:rPr>
          <w:lang w:eastAsia="ja-JP"/>
        </w:rPr>
        <w:t>[1]</w:t>
      </w:r>
      <w:r w:rsidR="00DE48D6">
        <w:rPr>
          <w:lang w:eastAsia="ja-JP"/>
        </w:rPr>
        <w:tab/>
      </w:r>
      <w:r w:rsidR="004F0476">
        <w:rPr>
          <w:lang w:eastAsia="ja-JP"/>
        </w:rPr>
        <w:t xml:space="preserve">    </w:t>
      </w:r>
      <w:r w:rsidR="003E63B7">
        <w:rPr>
          <w:lang w:eastAsia="ja-JP"/>
        </w:rPr>
        <w:t>Chairman’s Notes, RAN1#</w:t>
      </w:r>
      <w:r w:rsidR="00BB2B44">
        <w:rPr>
          <w:lang w:eastAsia="ja-JP"/>
        </w:rPr>
        <w:t>90</w:t>
      </w:r>
      <w:r w:rsidR="003E63B7">
        <w:rPr>
          <w:lang w:eastAsia="ja-JP"/>
        </w:rPr>
        <w:t xml:space="preserve">, Final Version, </w:t>
      </w:r>
      <w:r w:rsidR="00BB2B44">
        <w:rPr>
          <w:lang w:eastAsia="ja-JP"/>
        </w:rPr>
        <w:t>Prague</w:t>
      </w:r>
      <w:r w:rsidR="003E63B7">
        <w:rPr>
          <w:lang w:eastAsia="ja-JP"/>
        </w:rPr>
        <w:t>, A</w:t>
      </w:r>
      <w:r w:rsidR="00BB2B44">
        <w:rPr>
          <w:lang w:eastAsia="ja-JP"/>
        </w:rPr>
        <w:t>ug</w:t>
      </w:r>
      <w:r w:rsidR="003E63B7">
        <w:rPr>
          <w:lang w:eastAsia="ja-JP"/>
        </w:rPr>
        <w:t xml:space="preserve"> 2017</w:t>
      </w:r>
    </w:p>
    <w:p w14:paraId="630CAFC6" w14:textId="4770B760" w:rsidR="003E63B7" w:rsidRDefault="003E63B7" w:rsidP="00085786">
      <w:pPr>
        <w:rPr>
          <w:lang w:val="fi-FI"/>
        </w:rPr>
      </w:pPr>
      <w:r>
        <w:rPr>
          <w:lang w:val="fi-FI"/>
        </w:rPr>
        <w:t>[</w:t>
      </w:r>
      <w:r w:rsidR="00467134">
        <w:rPr>
          <w:lang w:val="fi-FI"/>
        </w:rPr>
        <w:t>2</w:t>
      </w:r>
      <w:r>
        <w:rPr>
          <w:lang w:val="fi-FI"/>
        </w:rPr>
        <w:t>]</w:t>
      </w:r>
      <w:r w:rsidR="00085786">
        <w:rPr>
          <w:lang w:val="fi-FI"/>
        </w:rPr>
        <w:t xml:space="preserve">    </w:t>
      </w:r>
      <w:r>
        <w:rPr>
          <w:lang w:val="fi-FI"/>
        </w:rPr>
        <w:t>R1-1708270, ”</w:t>
      </w:r>
      <w:proofErr w:type="spellStart"/>
      <w:r>
        <w:rPr>
          <w:lang w:val="fi-FI"/>
        </w:rPr>
        <w:t>Discussion</w:t>
      </w:r>
      <w:proofErr w:type="spellEnd"/>
      <w:r>
        <w:rPr>
          <w:lang w:val="fi-FI"/>
        </w:rPr>
        <w:t xml:space="preserve"> on </w:t>
      </w:r>
      <w:proofErr w:type="spellStart"/>
      <w:r>
        <w:rPr>
          <w:lang w:val="fi-FI"/>
        </w:rPr>
        <w:t>Nested</w:t>
      </w:r>
      <w:proofErr w:type="spellEnd"/>
      <w:r>
        <w:rPr>
          <w:lang w:val="fi-FI"/>
        </w:rPr>
        <w:t xml:space="preserve"> </w:t>
      </w:r>
      <w:proofErr w:type="spellStart"/>
      <w:r>
        <w:rPr>
          <w:lang w:val="fi-FI"/>
        </w:rPr>
        <w:t>Usage</w:t>
      </w:r>
      <w:proofErr w:type="spellEnd"/>
      <w:r>
        <w:rPr>
          <w:lang w:val="fi-FI"/>
        </w:rPr>
        <w:t xml:space="preserve"> of RS for </w:t>
      </w:r>
      <w:proofErr w:type="spellStart"/>
      <w:r>
        <w:rPr>
          <w:lang w:val="fi-FI"/>
        </w:rPr>
        <w:t>Beam</w:t>
      </w:r>
      <w:proofErr w:type="spellEnd"/>
      <w:r>
        <w:rPr>
          <w:lang w:val="fi-FI"/>
        </w:rPr>
        <w:t xml:space="preserve"> </w:t>
      </w:r>
      <w:proofErr w:type="spellStart"/>
      <w:r>
        <w:rPr>
          <w:lang w:val="fi-FI"/>
        </w:rPr>
        <w:t>Measurement</w:t>
      </w:r>
      <w:proofErr w:type="spellEnd"/>
      <w:r>
        <w:rPr>
          <w:lang w:val="fi-FI"/>
        </w:rPr>
        <w:t>”, National Instruments</w:t>
      </w:r>
    </w:p>
    <w:p w14:paraId="1FEB42FB" w14:textId="59DD1C5E" w:rsidR="001C5E6C" w:rsidRDefault="00467134" w:rsidP="00085786">
      <w:pPr>
        <w:rPr>
          <w:lang w:eastAsia="ja-JP"/>
        </w:rPr>
      </w:pPr>
      <w:r>
        <w:rPr>
          <w:lang w:val="fi-FI"/>
        </w:rPr>
        <w:t>[3</w:t>
      </w:r>
      <w:r w:rsidR="001C5E6C">
        <w:rPr>
          <w:lang w:val="fi-FI"/>
        </w:rPr>
        <w:t>]</w:t>
      </w:r>
      <w:r>
        <w:rPr>
          <w:lang w:val="fi-FI"/>
        </w:rPr>
        <w:t xml:space="preserve">    R1-1714180, ”On </w:t>
      </w:r>
      <w:proofErr w:type="spellStart"/>
      <w:r>
        <w:rPr>
          <w:lang w:val="fi-FI"/>
        </w:rPr>
        <w:t>remaining</w:t>
      </w:r>
      <w:proofErr w:type="spellEnd"/>
      <w:r>
        <w:rPr>
          <w:lang w:val="fi-FI"/>
        </w:rPr>
        <w:t xml:space="preserve"> </w:t>
      </w:r>
      <w:proofErr w:type="spellStart"/>
      <w:r>
        <w:rPr>
          <w:lang w:val="fi-FI"/>
        </w:rPr>
        <w:t>aspects</w:t>
      </w:r>
      <w:proofErr w:type="spellEnd"/>
      <w:r>
        <w:rPr>
          <w:lang w:val="fi-FI"/>
        </w:rPr>
        <w:t xml:space="preserve"> of </w:t>
      </w:r>
      <w:proofErr w:type="spellStart"/>
      <w:r>
        <w:rPr>
          <w:lang w:val="fi-FI"/>
        </w:rPr>
        <w:t>beam</w:t>
      </w:r>
      <w:proofErr w:type="spellEnd"/>
      <w:r>
        <w:rPr>
          <w:lang w:val="fi-FI"/>
        </w:rPr>
        <w:t xml:space="preserve"> </w:t>
      </w:r>
      <w:proofErr w:type="spellStart"/>
      <w:r>
        <w:rPr>
          <w:lang w:val="fi-FI"/>
        </w:rPr>
        <w:t>recovery</w:t>
      </w:r>
      <w:proofErr w:type="spellEnd"/>
      <w:r>
        <w:rPr>
          <w:lang w:val="fi-FI"/>
        </w:rPr>
        <w:t>”, National Instruments</w:t>
      </w:r>
    </w:p>
    <w:p w14:paraId="78C01DDC" w14:textId="77777777" w:rsidR="005244DF" w:rsidRDefault="005244DF" w:rsidP="004C6B5F">
      <w:pPr>
        <w:jc w:val="both"/>
        <w:rPr>
          <w:lang w:val="fi-FI"/>
        </w:rPr>
      </w:pPr>
    </w:p>
    <w:p w14:paraId="7D468671" w14:textId="77777777" w:rsidR="00825621" w:rsidRDefault="00825621">
      <w:pPr>
        <w:overflowPunct w:val="0"/>
        <w:autoSpaceDE w:val="0"/>
        <w:autoSpaceDN w:val="0"/>
        <w:adjustRightInd w:val="0"/>
        <w:spacing w:after="180"/>
        <w:contextualSpacing/>
        <w:jc w:val="both"/>
        <w:textAlignment w:val="baseline"/>
        <w:rPr>
          <w:lang w:val="en-GB"/>
        </w:rPr>
      </w:pPr>
    </w:p>
    <w:p w14:paraId="403D2792" w14:textId="103EE2BF" w:rsidR="00405472" w:rsidRPr="009040F1" w:rsidRDefault="00405472" w:rsidP="00112C06">
      <w:pPr>
        <w:pStyle w:val="Caption"/>
        <w:jc w:val="both"/>
      </w:pPr>
    </w:p>
    <w:sectPr w:rsidR="00405472" w:rsidRPr="009040F1" w:rsidSect="002C57EF">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57ABC" w14:textId="77777777" w:rsidR="000D3859" w:rsidRPr="00C47AD2" w:rsidRDefault="000D3859" w:rsidP="00736F7B">
      <w:pPr>
        <w:rPr>
          <w:rFonts w:ascii="Arial" w:hAnsi="Arial"/>
          <w:sz w:val="12"/>
        </w:rPr>
      </w:pPr>
      <w:r>
        <w:separator/>
      </w:r>
    </w:p>
  </w:endnote>
  <w:endnote w:type="continuationSeparator" w:id="0">
    <w:p w14:paraId="5FA60854" w14:textId="77777777" w:rsidR="000D3859" w:rsidRPr="00C47AD2" w:rsidRDefault="000D385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9C22C" w14:textId="77777777" w:rsidR="00113EF9" w:rsidRDefault="00113E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AAC5EA" w14:textId="77777777" w:rsidR="00113EF9" w:rsidRDefault="00113EF9"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23B5E" w14:textId="6C11E5D2" w:rsidR="00113EF9" w:rsidRDefault="00113EF9">
    <w:pPr>
      <w:pStyle w:val="Footer"/>
    </w:pPr>
    <w:r>
      <w:fldChar w:fldCharType="begin"/>
    </w:r>
    <w:r>
      <w:instrText xml:space="preserve"> PAGE   \* MERGEFORMAT </w:instrText>
    </w:r>
    <w:r>
      <w:fldChar w:fldCharType="separate"/>
    </w:r>
    <w:r w:rsidR="00F4345A">
      <w:t>1</w:t>
    </w:r>
    <w:r>
      <w:fldChar w:fldCharType="end"/>
    </w:r>
  </w:p>
  <w:p w14:paraId="3A8C3647" w14:textId="77777777" w:rsidR="00113EF9" w:rsidRDefault="00113EF9"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FFE05" w14:textId="77777777" w:rsidR="000D3859" w:rsidRPr="00C47AD2" w:rsidRDefault="000D3859" w:rsidP="00736F7B">
      <w:pPr>
        <w:rPr>
          <w:rFonts w:ascii="Arial" w:hAnsi="Arial"/>
          <w:sz w:val="12"/>
        </w:rPr>
      </w:pPr>
      <w:r>
        <w:separator/>
      </w:r>
    </w:p>
  </w:footnote>
  <w:footnote w:type="continuationSeparator" w:id="0">
    <w:p w14:paraId="5B28667E" w14:textId="77777777" w:rsidR="000D3859" w:rsidRPr="00C47AD2" w:rsidRDefault="000D3859"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E1597"/>
    <w:multiLevelType w:val="hybridMultilevel"/>
    <w:tmpl w:val="B4441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357386"/>
    <w:multiLevelType w:val="hybridMultilevel"/>
    <w:tmpl w:val="6A2ED512"/>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796563"/>
    <w:multiLevelType w:val="hybridMultilevel"/>
    <w:tmpl w:val="DDE2CA8C"/>
    <w:lvl w:ilvl="0" w:tplc="7B7CD61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FC669440"/>
    <w:lvl w:ilvl="0">
      <w:start w:val="1"/>
      <w:numFmt w:val="decimal"/>
      <w:pStyle w:val="Heading1"/>
      <w:lvlText w:val="%1"/>
      <w:lvlJc w:val="left"/>
      <w:pPr>
        <w:tabs>
          <w:tab w:val="num" w:pos="574"/>
        </w:tabs>
        <w:ind w:left="574"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7">
    <w:nsid w:val="1B24738C"/>
    <w:multiLevelType w:val="hybridMultilevel"/>
    <w:tmpl w:val="16D64E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9">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1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EAD6839"/>
    <w:multiLevelType w:val="hybridMultilevel"/>
    <w:tmpl w:val="625C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F64490B"/>
    <w:multiLevelType w:val="hybridMultilevel"/>
    <w:tmpl w:val="2C82D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53751C"/>
    <w:multiLevelType w:val="hybridMultilevel"/>
    <w:tmpl w:val="D23CF860"/>
    <w:lvl w:ilvl="0" w:tplc="D6B69F82">
      <w:numFmt w:val="bullet"/>
      <w:lvlText w:val="-"/>
      <w:lvlJc w:val="left"/>
      <w:pPr>
        <w:ind w:left="720" w:hanging="360"/>
      </w:pPr>
      <w:rPr>
        <w:rFonts w:ascii="Times New Roman" w:eastAsia="MS Mincho"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68B2485"/>
    <w:multiLevelType w:val="hybridMultilevel"/>
    <w:tmpl w:val="8446F4A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8641D8"/>
    <w:multiLevelType w:val="hybridMultilevel"/>
    <w:tmpl w:val="73AE70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1372E2"/>
    <w:multiLevelType w:val="hybridMultilevel"/>
    <w:tmpl w:val="3F2A7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6">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DB452F"/>
    <w:multiLevelType w:val="hybridMultilevel"/>
    <w:tmpl w:val="BC360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B85803"/>
    <w:multiLevelType w:val="hybridMultilevel"/>
    <w:tmpl w:val="4B4C3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977021D"/>
    <w:multiLevelType w:val="hybridMultilevel"/>
    <w:tmpl w:val="8A6CE7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D357D"/>
    <w:multiLevelType w:val="hybridMultilevel"/>
    <w:tmpl w:val="6C0C6540"/>
    <w:lvl w:ilvl="0" w:tplc="FCB081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84E52DE"/>
    <w:multiLevelType w:val="hybridMultilevel"/>
    <w:tmpl w:val="1F14AE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6F1AFE"/>
    <w:multiLevelType w:val="hybridMultilevel"/>
    <w:tmpl w:val="F39E92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D55187"/>
    <w:multiLevelType w:val="hybridMultilevel"/>
    <w:tmpl w:val="D62C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E651AC"/>
    <w:multiLevelType w:val="hybridMultilevel"/>
    <w:tmpl w:val="D7800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1A76DA0"/>
    <w:multiLevelType w:val="multilevel"/>
    <w:tmpl w:val="C82CE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3"/>
  </w:num>
  <w:num w:numId="6">
    <w:abstractNumId w:val="43"/>
  </w:num>
  <w:num w:numId="7">
    <w:abstractNumId w:val="24"/>
  </w:num>
  <w:num w:numId="8">
    <w:abstractNumId w:val="22"/>
  </w:num>
  <w:num w:numId="9">
    <w:abstractNumId w:val="41"/>
  </w:num>
  <w:num w:numId="10">
    <w:abstractNumId w:val="2"/>
  </w:num>
  <w:num w:numId="11">
    <w:abstractNumId w:val="42"/>
  </w:num>
  <w:num w:numId="12">
    <w:abstractNumId w:val="5"/>
  </w:num>
  <w:num w:numId="13">
    <w:abstractNumId w:val="11"/>
  </w:num>
  <w:num w:numId="14">
    <w:abstractNumId w:val="32"/>
  </w:num>
  <w:num w:numId="15">
    <w:abstractNumId w:val="9"/>
  </w:num>
  <w:num w:numId="16">
    <w:abstractNumId w:val="20"/>
  </w:num>
  <w:num w:numId="17">
    <w:abstractNumId w:val="31"/>
  </w:num>
  <w:num w:numId="18">
    <w:abstractNumId w:val="10"/>
  </w:num>
  <w:num w:numId="19">
    <w:abstractNumId w:val="33"/>
  </w:num>
  <w:num w:numId="20">
    <w:abstractNumId w:val="3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7"/>
  </w:num>
  <w:num w:numId="29">
    <w:abstractNumId w:val="12"/>
  </w:num>
  <w:num w:numId="30">
    <w:abstractNumId w:val="35"/>
  </w:num>
  <w:num w:numId="31">
    <w:abstractNumId w:val="34"/>
  </w:num>
  <w:num w:numId="32">
    <w:abstractNumId w:val="8"/>
  </w:num>
  <w:num w:numId="33">
    <w:abstractNumId w:val="6"/>
  </w:num>
  <w:num w:numId="34">
    <w:abstractNumId w:val="19"/>
  </w:num>
  <w:num w:numId="35">
    <w:abstractNumId w:val="26"/>
  </w:num>
  <w:num w:numId="36">
    <w:abstractNumId w:val="36"/>
  </w:num>
  <w:num w:numId="37">
    <w:abstractNumId w:val="21"/>
  </w:num>
  <w:num w:numId="38">
    <w:abstractNumId w:val="29"/>
  </w:num>
  <w:num w:numId="39">
    <w:abstractNumId w:val="28"/>
  </w:num>
  <w:num w:numId="40">
    <w:abstractNumId w:val="3"/>
  </w:num>
  <w:num w:numId="41">
    <w:abstractNumId w:val="30"/>
  </w:num>
  <w:num w:numId="42">
    <w:abstractNumId w:val="18"/>
  </w:num>
  <w:num w:numId="43">
    <w:abstractNumId w:val="25"/>
  </w:num>
  <w:num w:numId="44">
    <w:abstractNumId w:val="27"/>
  </w:num>
  <w:num w:numId="45">
    <w:abstractNumId w:val="40"/>
  </w:num>
  <w:num w:numId="46">
    <w:abstractNumId w:val="13"/>
  </w:num>
  <w:num w:numId="47">
    <w:abstractNumId w:val="4"/>
  </w:num>
  <w:num w:numId="48">
    <w:abstractNumId w:val="14"/>
  </w:num>
  <w:num w:numId="49">
    <w:abstractNumId w:val="16"/>
  </w:num>
  <w:num w:numId="5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9"/>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3AA"/>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105"/>
    <w:rsid w:val="00007407"/>
    <w:rsid w:val="0000772D"/>
    <w:rsid w:val="00007783"/>
    <w:rsid w:val="00007896"/>
    <w:rsid w:val="000078E2"/>
    <w:rsid w:val="000100A9"/>
    <w:rsid w:val="00010527"/>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D92"/>
    <w:rsid w:val="0002074D"/>
    <w:rsid w:val="00020888"/>
    <w:rsid w:val="00020E3F"/>
    <w:rsid w:val="00020E49"/>
    <w:rsid w:val="000213B1"/>
    <w:rsid w:val="00021481"/>
    <w:rsid w:val="0002148E"/>
    <w:rsid w:val="00021580"/>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5EC8"/>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826"/>
    <w:rsid w:val="00042A3E"/>
    <w:rsid w:val="00042A7F"/>
    <w:rsid w:val="00042BAA"/>
    <w:rsid w:val="00042F35"/>
    <w:rsid w:val="00043284"/>
    <w:rsid w:val="00043A4F"/>
    <w:rsid w:val="00044C5C"/>
    <w:rsid w:val="00044CD5"/>
    <w:rsid w:val="000452B3"/>
    <w:rsid w:val="00045379"/>
    <w:rsid w:val="00045838"/>
    <w:rsid w:val="00045967"/>
    <w:rsid w:val="00045C30"/>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30"/>
    <w:rsid w:val="000606EE"/>
    <w:rsid w:val="0006075D"/>
    <w:rsid w:val="000607D3"/>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D40"/>
    <w:rsid w:val="00064F15"/>
    <w:rsid w:val="000650CF"/>
    <w:rsid w:val="0006513F"/>
    <w:rsid w:val="0006520F"/>
    <w:rsid w:val="0006546A"/>
    <w:rsid w:val="00065895"/>
    <w:rsid w:val="00065A12"/>
    <w:rsid w:val="00065AB6"/>
    <w:rsid w:val="00065EF0"/>
    <w:rsid w:val="00066156"/>
    <w:rsid w:val="000663D2"/>
    <w:rsid w:val="00066480"/>
    <w:rsid w:val="000664FF"/>
    <w:rsid w:val="0006658E"/>
    <w:rsid w:val="00066609"/>
    <w:rsid w:val="00066E0D"/>
    <w:rsid w:val="00067001"/>
    <w:rsid w:val="0006732A"/>
    <w:rsid w:val="000677B0"/>
    <w:rsid w:val="00067A4D"/>
    <w:rsid w:val="00067C41"/>
    <w:rsid w:val="00067ED6"/>
    <w:rsid w:val="00067F97"/>
    <w:rsid w:val="0007003B"/>
    <w:rsid w:val="0007042E"/>
    <w:rsid w:val="0007067F"/>
    <w:rsid w:val="00070748"/>
    <w:rsid w:val="00070D52"/>
    <w:rsid w:val="00071144"/>
    <w:rsid w:val="00071275"/>
    <w:rsid w:val="00071615"/>
    <w:rsid w:val="00071D5B"/>
    <w:rsid w:val="00071E7C"/>
    <w:rsid w:val="00071F6F"/>
    <w:rsid w:val="00071FE6"/>
    <w:rsid w:val="00072096"/>
    <w:rsid w:val="0007217E"/>
    <w:rsid w:val="0007264F"/>
    <w:rsid w:val="00072746"/>
    <w:rsid w:val="00072D5A"/>
    <w:rsid w:val="000730DE"/>
    <w:rsid w:val="0007328A"/>
    <w:rsid w:val="000733E0"/>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256"/>
    <w:rsid w:val="00076BB3"/>
    <w:rsid w:val="00076E16"/>
    <w:rsid w:val="00077059"/>
    <w:rsid w:val="0007713F"/>
    <w:rsid w:val="000777BE"/>
    <w:rsid w:val="0007787D"/>
    <w:rsid w:val="00077C1E"/>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786"/>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5CD"/>
    <w:rsid w:val="000916EF"/>
    <w:rsid w:val="00091774"/>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22B"/>
    <w:rsid w:val="000957A3"/>
    <w:rsid w:val="000958FF"/>
    <w:rsid w:val="00095FD2"/>
    <w:rsid w:val="00096179"/>
    <w:rsid w:val="000963BE"/>
    <w:rsid w:val="00096DA8"/>
    <w:rsid w:val="0009743B"/>
    <w:rsid w:val="00097A79"/>
    <w:rsid w:val="00097A85"/>
    <w:rsid w:val="00097CD5"/>
    <w:rsid w:val="00097E2C"/>
    <w:rsid w:val="000A007F"/>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2EDF"/>
    <w:rsid w:val="000A3212"/>
    <w:rsid w:val="000A38E5"/>
    <w:rsid w:val="000A38E6"/>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B763B"/>
    <w:rsid w:val="000C01FD"/>
    <w:rsid w:val="000C07DA"/>
    <w:rsid w:val="000C0A35"/>
    <w:rsid w:val="000C0B0D"/>
    <w:rsid w:val="000C1213"/>
    <w:rsid w:val="000C1638"/>
    <w:rsid w:val="000C2369"/>
    <w:rsid w:val="000C252B"/>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4CA"/>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859"/>
    <w:rsid w:val="000D3C1E"/>
    <w:rsid w:val="000D3D39"/>
    <w:rsid w:val="000D3F69"/>
    <w:rsid w:val="000D40A7"/>
    <w:rsid w:val="000D494B"/>
    <w:rsid w:val="000D4960"/>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4C"/>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075"/>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C77"/>
    <w:rsid w:val="00104F8B"/>
    <w:rsid w:val="0010503D"/>
    <w:rsid w:val="00105785"/>
    <w:rsid w:val="001058EA"/>
    <w:rsid w:val="00105B74"/>
    <w:rsid w:val="00105B83"/>
    <w:rsid w:val="00105DB3"/>
    <w:rsid w:val="00105F21"/>
    <w:rsid w:val="0010603F"/>
    <w:rsid w:val="001061C0"/>
    <w:rsid w:val="0010628A"/>
    <w:rsid w:val="00106357"/>
    <w:rsid w:val="00106502"/>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C06"/>
    <w:rsid w:val="00112FD7"/>
    <w:rsid w:val="001132D8"/>
    <w:rsid w:val="0011399A"/>
    <w:rsid w:val="00113EF9"/>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34"/>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092"/>
    <w:rsid w:val="0014634C"/>
    <w:rsid w:val="0014681D"/>
    <w:rsid w:val="00147A8F"/>
    <w:rsid w:val="00150160"/>
    <w:rsid w:val="00150A19"/>
    <w:rsid w:val="00150C61"/>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AC5"/>
    <w:rsid w:val="00161E49"/>
    <w:rsid w:val="001625D6"/>
    <w:rsid w:val="00162786"/>
    <w:rsid w:val="00162977"/>
    <w:rsid w:val="00162A07"/>
    <w:rsid w:val="00162E4C"/>
    <w:rsid w:val="00162FD5"/>
    <w:rsid w:val="00163157"/>
    <w:rsid w:val="00163576"/>
    <w:rsid w:val="0016364C"/>
    <w:rsid w:val="00164046"/>
    <w:rsid w:val="001641AE"/>
    <w:rsid w:val="001641BB"/>
    <w:rsid w:val="001643C1"/>
    <w:rsid w:val="00164425"/>
    <w:rsid w:val="001645E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06"/>
    <w:rsid w:val="00172468"/>
    <w:rsid w:val="00172ED4"/>
    <w:rsid w:val="00173271"/>
    <w:rsid w:val="001732BA"/>
    <w:rsid w:val="00173486"/>
    <w:rsid w:val="00173A5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DFC"/>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CDD"/>
    <w:rsid w:val="001A0DA9"/>
    <w:rsid w:val="001A0ED3"/>
    <w:rsid w:val="001A0F9A"/>
    <w:rsid w:val="001A152D"/>
    <w:rsid w:val="001A173F"/>
    <w:rsid w:val="001A1E2F"/>
    <w:rsid w:val="001A1F6F"/>
    <w:rsid w:val="001A225B"/>
    <w:rsid w:val="001A2B97"/>
    <w:rsid w:val="001A2F77"/>
    <w:rsid w:val="001A318D"/>
    <w:rsid w:val="001A3192"/>
    <w:rsid w:val="001A31E0"/>
    <w:rsid w:val="001A31E7"/>
    <w:rsid w:val="001A33CF"/>
    <w:rsid w:val="001A35D2"/>
    <w:rsid w:val="001A3C3A"/>
    <w:rsid w:val="001A3E49"/>
    <w:rsid w:val="001A417A"/>
    <w:rsid w:val="001A4785"/>
    <w:rsid w:val="001A4E1C"/>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26D"/>
    <w:rsid w:val="001B2B95"/>
    <w:rsid w:val="001B305C"/>
    <w:rsid w:val="001B3081"/>
    <w:rsid w:val="001B324D"/>
    <w:rsid w:val="001B3EF6"/>
    <w:rsid w:val="001B3F78"/>
    <w:rsid w:val="001B402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6C"/>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3B"/>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058"/>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0FA"/>
    <w:rsid w:val="001E428C"/>
    <w:rsid w:val="001E439C"/>
    <w:rsid w:val="001E4777"/>
    <w:rsid w:val="001E4861"/>
    <w:rsid w:val="001E4CA8"/>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DB1"/>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6E8"/>
    <w:rsid w:val="00206BC1"/>
    <w:rsid w:val="00206C8F"/>
    <w:rsid w:val="002072BD"/>
    <w:rsid w:val="002073AB"/>
    <w:rsid w:val="0020776C"/>
    <w:rsid w:val="00207D92"/>
    <w:rsid w:val="00207E23"/>
    <w:rsid w:val="00207E58"/>
    <w:rsid w:val="0021032F"/>
    <w:rsid w:val="002108C2"/>
    <w:rsid w:val="00210A40"/>
    <w:rsid w:val="00210B0A"/>
    <w:rsid w:val="00210C9E"/>
    <w:rsid w:val="00210F26"/>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4"/>
    <w:rsid w:val="002178EC"/>
    <w:rsid w:val="00217945"/>
    <w:rsid w:val="00217C81"/>
    <w:rsid w:val="00220767"/>
    <w:rsid w:val="00220996"/>
    <w:rsid w:val="00220EA1"/>
    <w:rsid w:val="002210C4"/>
    <w:rsid w:val="002210E4"/>
    <w:rsid w:val="0022121E"/>
    <w:rsid w:val="002216D9"/>
    <w:rsid w:val="002219B5"/>
    <w:rsid w:val="00221A2F"/>
    <w:rsid w:val="00221C8F"/>
    <w:rsid w:val="00221D51"/>
    <w:rsid w:val="00221D7E"/>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24"/>
    <w:rsid w:val="002261D9"/>
    <w:rsid w:val="002263BD"/>
    <w:rsid w:val="00226652"/>
    <w:rsid w:val="002267D9"/>
    <w:rsid w:val="00226B13"/>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0BF"/>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848"/>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916"/>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062"/>
    <w:rsid w:val="002631B1"/>
    <w:rsid w:val="00263283"/>
    <w:rsid w:val="002633FF"/>
    <w:rsid w:val="00263B85"/>
    <w:rsid w:val="00263C4D"/>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4CAC"/>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40D"/>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4F"/>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AC0"/>
    <w:rsid w:val="00292D71"/>
    <w:rsid w:val="00292DB1"/>
    <w:rsid w:val="00292E4F"/>
    <w:rsid w:val="00292F9C"/>
    <w:rsid w:val="002931EC"/>
    <w:rsid w:val="002932D9"/>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1CF"/>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9E2"/>
    <w:rsid w:val="002B6F28"/>
    <w:rsid w:val="002B7041"/>
    <w:rsid w:val="002B707F"/>
    <w:rsid w:val="002B70E3"/>
    <w:rsid w:val="002B7121"/>
    <w:rsid w:val="002B75B7"/>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6C7A"/>
    <w:rsid w:val="002D71EF"/>
    <w:rsid w:val="002D723D"/>
    <w:rsid w:val="002D7CFD"/>
    <w:rsid w:val="002D7D6C"/>
    <w:rsid w:val="002D7EA3"/>
    <w:rsid w:val="002E120B"/>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1"/>
    <w:rsid w:val="002E39EA"/>
    <w:rsid w:val="002E3D68"/>
    <w:rsid w:val="002E4ECB"/>
    <w:rsid w:val="002E4ED1"/>
    <w:rsid w:val="002E5021"/>
    <w:rsid w:val="002E510A"/>
    <w:rsid w:val="002E53CA"/>
    <w:rsid w:val="002E549E"/>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808"/>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0DFC"/>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A3"/>
    <w:rsid w:val="00315DD1"/>
    <w:rsid w:val="00315DF7"/>
    <w:rsid w:val="00315FAF"/>
    <w:rsid w:val="00316059"/>
    <w:rsid w:val="0031607D"/>
    <w:rsid w:val="003161F8"/>
    <w:rsid w:val="003161FB"/>
    <w:rsid w:val="0031634A"/>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2A5"/>
    <w:rsid w:val="00323506"/>
    <w:rsid w:val="00323B01"/>
    <w:rsid w:val="00323D91"/>
    <w:rsid w:val="00324199"/>
    <w:rsid w:val="00324327"/>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EEE"/>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7A"/>
    <w:rsid w:val="003372DB"/>
    <w:rsid w:val="0033737D"/>
    <w:rsid w:val="00337A63"/>
    <w:rsid w:val="00337BA4"/>
    <w:rsid w:val="00337C22"/>
    <w:rsid w:val="0034092C"/>
    <w:rsid w:val="00340D02"/>
    <w:rsid w:val="00340D5A"/>
    <w:rsid w:val="00340F92"/>
    <w:rsid w:val="003411BE"/>
    <w:rsid w:val="00341579"/>
    <w:rsid w:val="00341581"/>
    <w:rsid w:val="003415F8"/>
    <w:rsid w:val="00341A7E"/>
    <w:rsid w:val="00341B8A"/>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06B"/>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03"/>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232"/>
    <w:rsid w:val="003674BB"/>
    <w:rsid w:val="003675D0"/>
    <w:rsid w:val="00367863"/>
    <w:rsid w:val="003678B3"/>
    <w:rsid w:val="00370863"/>
    <w:rsid w:val="00370BA1"/>
    <w:rsid w:val="00370CF8"/>
    <w:rsid w:val="003710CB"/>
    <w:rsid w:val="00371250"/>
    <w:rsid w:val="0037148D"/>
    <w:rsid w:val="003718F8"/>
    <w:rsid w:val="00372011"/>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305"/>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2C04"/>
    <w:rsid w:val="00383986"/>
    <w:rsid w:val="00384079"/>
    <w:rsid w:val="003840CC"/>
    <w:rsid w:val="003848EF"/>
    <w:rsid w:val="00384C24"/>
    <w:rsid w:val="003850DC"/>
    <w:rsid w:val="0038529C"/>
    <w:rsid w:val="00385345"/>
    <w:rsid w:val="003853F5"/>
    <w:rsid w:val="0038565B"/>
    <w:rsid w:val="00385D1D"/>
    <w:rsid w:val="00385D8C"/>
    <w:rsid w:val="00385D9D"/>
    <w:rsid w:val="00385FF5"/>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544"/>
    <w:rsid w:val="00393924"/>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4A97"/>
    <w:rsid w:val="003A4D39"/>
    <w:rsid w:val="003A5119"/>
    <w:rsid w:val="003A5C19"/>
    <w:rsid w:val="003A5D44"/>
    <w:rsid w:val="003A5D84"/>
    <w:rsid w:val="003A6227"/>
    <w:rsid w:val="003A62C9"/>
    <w:rsid w:val="003A6594"/>
    <w:rsid w:val="003A6788"/>
    <w:rsid w:val="003A68C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BB2"/>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47FD"/>
    <w:rsid w:val="003D4EE0"/>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1D74"/>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3B7"/>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EE4"/>
    <w:rsid w:val="003F1F77"/>
    <w:rsid w:val="003F211B"/>
    <w:rsid w:val="003F2289"/>
    <w:rsid w:val="003F23A0"/>
    <w:rsid w:val="003F2C61"/>
    <w:rsid w:val="003F2C8F"/>
    <w:rsid w:val="003F2F46"/>
    <w:rsid w:val="003F3643"/>
    <w:rsid w:val="003F36B0"/>
    <w:rsid w:val="003F37E1"/>
    <w:rsid w:val="003F388A"/>
    <w:rsid w:val="003F3941"/>
    <w:rsid w:val="003F3E50"/>
    <w:rsid w:val="003F3E55"/>
    <w:rsid w:val="003F45F6"/>
    <w:rsid w:val="003F46B9"/>
    <w:rsid w:val="003F471E"/>
    <w:rsid w:val="003F4A74"/>
    <w:rsid w:val="003F4AC5"/>
    <w:rsid w:val="003F4C40"/>
    <w:rsid w:val="003F532B"/>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9B8"/>
    <w:rsid w:val="00401B64"/>
    <w:rsid w:val="00401BD5"/>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166"/>
    <w:rsid w:val="00405190"/>
    <w:rsid w:val="00405472"/>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94"/>
    <w:rsid w:val="00415CA5"/>
    <w:rsid w:val="0041625C"/>
    <w:rsid w:val="004166AD"/>
    <w:rsid w:val="004169DA"/>
    <w:rsid w:val="00417439"/>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8AE"/>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099"/>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307"/>
    <w:rsid w:val="00464768"/>
    <w:rsid w:val="00464A5E"/>
    <w:rsid w:val="00464AF8"/>
    <w:rsid w:val="00464E8E"/>
    <w:rsid w:val="0046524A"/>
    <w:rsid w:val="004656A8"/>
    <w:rsid w:val="00465B16"/>
    <w:rsid w:val="00465CE9"/>
    <w:rsid w:val="00466120"/>
    <w:rsid w:val="00466131"/>
    <w:rsid w:val="004661E5"/>
    <w:rsid w:val="004664E4"/>
    <w:rsid w:val="0046692F"/>
    <w:rsid w:val="00467134"/>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758"/>
    <w:rsid w:val="00474999"/>
    <w:rsid w:val="00474E74"/>
    <w:rsid w:val="00475060"/>
    <w:rsid w:val="00475247"/>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98E"/>
    <w:rsid w:val="004B2D79"/>
    <w:rsid w:val="004B3A53"/>
    <w:rsid w:val="004B3CB2"/>
    <w:rsid w:val="004B3EA8"/>
    <w:rsid w:val="004B40A3"/>
    <w:rsid w:val="004B40E5"/>
    <w:rsid w:val="004B41D6"/>
    <w:rsid w:val="004B48EB"/>
    <w:rsid w:val="004B4A3B"/>
    <w:rsid w:val="004B4BFE"/>
    <w:rsid w:val="004B503F"/>
    <w:rsid w:val="004B5174"/>
    <w:rsid w:val="004B518E"/>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4EB"/>
    <w:rsid w:val="004C153E"/>
    <w:rsid w:val="004C16A3"/>
    <w:rsid w:val="004C18AE"/>
    <w:rsid w:val="004C1D57"/>
    <w:rsid w:val="004C21C7"/>
    <w:rsid w:val="004C2707"/>
    <w:rsid w:val="004C2982"/>
    <w:rsid w:val="004C2A08"/>
    <w:rsid w:val="004C2EC7"/>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576"/>
    <w:rsid w:val="004C5925"/>
    <w:rsid w:val="004C5C18"/>
    <w:rsid w:val="004C6B5F"/>
    <w:rsid w:val="004C6D97"/>
    <w:rsid w:val="004C7C89"/>
    <w:rsid w:val="004C7E38"/>
    <w:rsid w:val="004C7E53"/>
    <w:rsid w:val="004D02FA"/>
    <w:rsid w:val="004D03F6"/>
    <w:rsid w:val="004D06A8"/>
    <w:rsid w:val="004D0B7B"/>
    <w:rsid w:val="004D11EB"/>
    <w:rsid w:val="004D12D8"/>
    <w:rsid w:val="004D1312"/>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B68"/>
    <w:rsid w:val="004D7E7F"/>
    <w:rsid w:val="004D7FC9"/>
    <w:rsid w:val="004E0471"/>
    <w:rsid w:val="004E0610"/>
    <w:rsid w:val="004E0911"/>
    <w:rsid w:val="004E0A34"/>
    <w:rsid w:val="004E0AF1"/>
    <w:rsid w:val="004E0FFC"/>
    <w:rsid w:val="004E1103"/>
    <w:rsid w:val="004E136D"/>
    <w:rsid w:val="004E1494"/>
    <w:rsid w:val="004E1543"/>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3F79"/>
    <w:rsid w:val="004E4005"/>
    <w:rsid w:val="004E44BE"/>
    <w:rsid w:val="004E48C6"/>
    <w:rsid w:val="004E4A5B"/>
    <w:rsid w:val="004E5064"/>
    <w:rsid w:val="004E51D8"/>
    <w:rsid w:val="004E541C"/>
    <w:rsid w:val="004E5515"/>
    <w:rsid w:val="004E55C6"/>
    <w:rsid w:val="004E56CF"/>
    <w:rsid w:val="004E571F"/>
    <w:rsid w:val="004E58FB"/>
    <w:rsid w:val="004E59C7"/>
    <w:rsid w:val="004E5B3E"/>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476"/>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DE4"/>
    <w:rsid w:val="004F3E3D"/>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079B1"/>
    <w:rsid w:val="00510069"/>
    <w:rsid w:val="005103E3"/>
    <w:rsid w:val="0051046A"/>
    <w:rsid w:val="005104E8"/>
    <w:rsid w:val="0051054B"/>
    <w:rsid w:val="005105FA"/>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37C5"/>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D06"/>
    <w:rsid w:val="00522E32"/>
    <w:rsid w:val="00523064"/>
    <w:rsid w:val="00523386"/>
    <w:rsid w:val="005235F5"/>
    <w:rsid w:val="00523AC5"/>
    <w:rsid w:val="00523E8E"/>
    <w:rsid w:val="005244DF"/>
    <w:rsid w:val="0052486B"/>
    <w:rsid w:val="005249E0"/>
    <w:rsid w:val="00524C48"/>
    <w:rsid w:val="00524C7E"/>
    <w:rsid w:val="00525510"/>
    <w:rsid w:val="00525577"/>
    <w:rsid w:val="005255D7"/>
    <w:rsid w:val="005255EB"/>
    <w:rsid w:val="005259BB"/>
    <w:rsid w:val="00525A46"/>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5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2A"/>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6E14"/>
    <w:rsid w:val="00557602"/>
    <w:rsid w:val="00557DE7"/>
    <w:rsid w:val="0056020B"/>
    <w:rsid w:val="005606A3"/>
    <w:rsid w:val="00560F26"/>
    <w:rsid w:val="00560F63"/>
    <w:rsid w:val="00561097"/>
    <w:rsid w:val="005612D6"/>
    <w:rsid w:val="00561467"/>
    <w:rsid w:val="00561742"/>
    <w:rsid w:val="00562290"/>
    <w:rsid w:val="00562745"/>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6E2"/>
    <w:rsid w:val="00575A0B"/>
    <w:rsid w:val="0057646A"/>
    <w:rsid w:val="005766DE"/>
    <w:rsid w:val="0057672B"/>
    <w:rsid w:val="0057673B"/>
    <w:rsid w:val="0057710D"/>
    <w:rsid w:val="0057727F"/>
    <w:rsid w:val="005779DA"/>
    <w:rsid w:val="00577CA3"/>
    <w:rsid w:val="00577D21"/>
    <w:rsid w:val="00577D57"/>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876"/>
    <w:rsid w:val="00582FA4"/>
    <w:rsid w:val="00583344"/>
    <w:rsid w:val="00583365"/>
    <w:rsid w:val="00583511"/>
    <w:rsid w:val="00583FBD"/>
    <w:rsid w:val="005840DD"/>
    <w:rsid w:val="005843E5"/>
    <w:rsid w:val="005844FA"/>
    <w:rsid w:val="00584597"/>
    <w:rsid w:val="00584705"/>
    <w:rsid w:val="00584F32"/>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9AD"/>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363"/>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3B3"/>
    <w:rsid w:val="005C2CB4"/>
    <w:rsid w:val="005C32C9"/>
    <w:rsid w:val="005C3340"/>
    <w:rsid w:val="005C34F6"/>
    <w:rsid w:val="005C3CFF"/>
    <w:rsid w:val="005C3E48"/>
    <w:rsid w:val="005C421D"/>
    <w:rsid w:val="005C4230"/>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41C"/>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DFC"/>
    <w:rsid w:val="005D7EF8"/>
    <w:rsid w:val="005D7FC0"/>
    <w:rsid w:val="005D7FEE"/>
    <w:rsid w:val="005D7FF0"/>
    <w:rsid w:val="005E01B3"/>
    <w:rsid w:val="005E02D6"/>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3C6"/>
    <w:rsid w:val="005E577C"/>
    <w:rsid w:val="005E5989"/>
    <w:rsid w:val="005E5B9A"/>
    <w:rsid w:val="005E5CC5"/>
    <w:rsid w:val="005E60DC"/>
    <w:rsid w:val="005E63D6"/>
    <w:rsid w:val="005E6541"/>
    <w:rsid w:val="005E6698"/>
    <w:rsid w:val="005E6BF8"/>
    <w:rsid w:val="005E6C6C"/>
    <w:rsid w:val="005E6CB6"/>
    <w:rsid w:val="005E79F4"/>
    <w:rsid w:val="005E7F2B"/>
    <w:rsid w:val="005F0264"/>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582"/>
    <w:rsid w:val="005F375D"/>
    <w:rsid w:val="005F395D"/>
    <w:rsid w:val="005F3ACF"/>
    <w:rsid w:val="005F3BAC"/>
    <w:rsid w:val="005F3C8D"/>
    <w:rsid w:val="005F4086"/>
    <w:rsid w:val="005F4262"/>
    <w:rsid w:val="005F42B5"/>
    <w:rsid w:val="005F4640"/>
    <w:rsid w:val="005F4912"/>
    <w:rsid w:val="005F4C61"/>
    <w:rsid w:val="005F5047"/>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87B"/>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B2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5FB9"/>
    <w:rsid w:val="006261D9"/>
    <w:rsid w:val="00626A6E"/>
    <w:rsid w:val="006270F7"/>
    <w:rsid w:val="00627457"/>
    <w:rsid w:val="00627DDA"/>
    <w:rsid w:val="00627E3B"/>
    <w:rsid w:val="00630096"/>
    <w:rsid w:val="006300C8"/>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3F99"/>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088"/>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EBD"/>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D9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77D78"/>
    <w:rsid w:val="006807C9"/>
    <w:rsid w:val="006807F0"/>
    <w:rsid w:val="0068086D"/>
    <w:rsid w:val="006809C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3C3"/>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A5F"/>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41A"/>
    <w:rsid w:val="00697B99"/>
    <w:rsid w:val="00697DA2"/>
    <w:rsid w:val="00697F88"/>
    <w:rsid w:val="006A02D5"/>
    <w:rsid w:val="006A06DA"/>
    <w:rsid w:val="006A0796"/>
    <w:rsid w:val="006A08B8"/>
    <w:rsid w:val="006A0E4B"/>
    <w:rsid w:val="006A144D"/>
    <w:rsid w:val="006A1978"/>
    <w:rsid w:val="006A1A26"/>
    <w:rsid w:val="006A1B14"/>
    <w:rsid w:val="006A1B61"/>
    <w:rsid w:val="006A1CCB"/>
    <w:rsid w:val="006A2303"/>
    <w:rsid w:val="006A2535"/>
    <w:rsid w:val="006A2654"/>
    <w:rsid w:val="006A2699"/>
    <w:rsid w:val="006A2A9F"/>
    <w:rsid w:val="006A2C50"/>
    <w:rsid w:val="006A2D2C"/>
    <w:rsid w:val="006A2E21"/>
    <w:rsid w:val="006A301E"/>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C7B"/>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BB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D62"/>
    <w:rsid w:val="006C2F06"/>
    <w:rsid w:val="006C36DD"/>
    <w:rsid w:val="006C3E08"/>
    <w:rsid w:val="006C4367"/>
    <w:rsid w:val="006C4C14"/>
    <w:rsid w:val="006C4F2C"/>
    <w:rsid w:val="006C5267"/>
    <w:rsid w:val="006C542E"/>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0C4E"/>
    <w:rsid w:val="006D0E17"/>
    <w:rsid w:val="006D0F59"/>
    <w:rsid w:val="006D11CD"/>
    <w:rsid w:val="006D1B2F"/>
    <w:rsid w:val="006D2061"/>
    <w:rsid w:val="006D2309"/>
    <w:rsid w:val="006D24EE"/>
    <w:rsid w:val="006D28D3"/>
    <w:rsid w:val="006D2ECF"/>
    <w:rsid w:val="006D2F63"/>
    <w:rsid w:val="006D2FD4"/>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E7EE3"/>
    <w:rsid w:val="006F03C4"/>
    <w:rsid w:val="006F03DF"/>
    <w:rsid w:val="006F0417"/>
    <w:rsid w:val="006F0828"/>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BE6"/>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6F"/>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C97"/>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AF"/>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710"/>
    <w:rsid w:val="00732CE5"/>
    <w:rsid w:val="00732E56"/>
    <w:rsid w:val="00733014"/>
    <w:rsid w:val="00733868"/>
    <w:rsid w:val="00733A1C"/>
    <w:rsid w:val="00733B4E"/>
    <w:rsid w:val="0073469E"/>
    <w:rsid w:val="0073481F"/>
    <w:rsid w:val="00734832"/>
    <w:rsid w:val="00734CCD"/>
    <w:rsid w:val="00734D59"/>
    <w:rsid w:val="00734DC7"/>
    <w:rsid w:val="0073510B"/>
    <w:rsid w:val="00735829"/>
    <w:rsid w:val="00735830"/>
    <w:rsid w:val="007367B7"/>
    <w:rsid w:val="00736BB9"/>
    <w:rsid w:val="00736BBC"/>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47F8D"/>
    <w:rsid w:val="00750063"/>
    <w:rsid w:val="0075049F"/>
    <w:rsid w:val="00750AF1"/>
    <w:rsid w:val="00750D12"/>
    <w:rsid w:val="00751045"/>
    <w:rsid w:val="007510DB"/>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574"/>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55F"/>
    <w:rsid w:val="0076388F"/>
    <w:rsid w:val="007638DB"/>
    <w:rsid w:val="00763E29"/>
    <w:rsid w:val="00763E7E"/>
    <w:rsid w:val="007640B3"/>
    <w:rsid w:val="00764223"/>
    <w:rsid w:val="0076432B"/>
    <w:rsid w:val="007648E8"/>
    <w:rsid w:val="00764B02"/>
    <w:rsid w:val="00764C4D"/>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67B"/>
    <w:rsid w:val="00770AF1"/>
    <w:rsid w:val="00770FE0"/>
    <w:rsid w:val="0077145F"/>
    <w:rsid w:val="007714AB"/>
    <w:rsid w:val="0077191E"/>
    <w:rsid w:val="00771C6E"/>
    <w:rsid w:val="007721D9"/>
    <w:rsid w:val="00772856"/>
    <w:rsid w:val="00772A55"/>
    <w:rsid w:val="00772C64"/>
    <w:rsid w:val="00772C7D"/>
    <w:rsid w:val="00772D3B"/>
    <w:rsid w:val="00773064"/>
    <w:rsid w:val="00773D2A"/>
    <w:rsid w:val="00773E7A"/>
    <w:rsid w:val="007741C1"/>
    <w:rsid w:val="00774245"/>
    <w:rsid w:val="007749DE"/>
    <w:rsid w:val="00774B80"/>
    <w:rsid w:val="00774E84"/>
    <w:rsid w:val="00775035"/>
    <w:rsid w:val="0077531A"/>
    <w:rsid w:val="0077561E"/>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2B"/>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52E"/>
    <w:rsid w:val="007867B1"/>
    <w:rsid w:val="00786A51"/>
    <w:rsid w:val="00786A5E"/>
    <w:rsid w:val="0078705F"/>
    <w:rsid w:val="00787A37"/>
    <w:rsid w:val="00787ABD"/>
    <w:rsid w:val="00787F5A"/>
    <w:rsid w:val="0079036B"/>
    <w:rsid w:val="00790536"/>
    <w:rsid w:val="007909C5"/>
    <w:rsid w:val="00791590"/>
    <w:rsid w:val="00791796"/>
    <w:rsid w:val="007919C8"/>
    <w:rsid w:val="00791D16"/>
    <w:rsid w:val="007923FA"/>
    <w:rsid w:val="00792454"/>
    <w:rsid w:val="007929EC"/>
    <w:rsid w:val="00792A30"/>
    <w:rsid w:val="00792BCE"/>
    <w:rsid w:val="00792E8E"/>
    <w:rsid w:val="00792FD6"/>
    <w:rsid w:val="007930A0"/>
    <w:rsid w:val="00793EA7"/>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5AA"/>
    <w:rsid w:val="007A38DE"/>
    <w:rsid w:val="007A4CCD"/>
    <w:rsid w:val="007A4EE8"/>
    <w:rsid w:val="007A5471"/>
    <w:rsid w:val="007A5659"/>
    <w:rsid w:val="007A574F"/>
    <w:rsid w:val="007A578F"/>
    <w:rsid w:val="007A57BA"/>
    <w:rsid w:val="007A57E2"/>
    <w:rsid w:val="007A5808"/>
    <w:rsid w:val="007A6181"/>
    <w:rsid w:val="007A72DB"/>
    <w:rsid w:val="007A7471"/>
    <w:rsid w:val="007A77F7"/>
    <w:rsid w:val="007A7C1E"/>
    <w:rsid w:val="007A7D6E"/>
    <w:rsid w:val="007B01B8"/>
    <w:rsid w:val="007B0366"/>
    <w:rsid w:val="007B0CE8"/>
    <w:rsid w:val="007B0CEE"/>
    <w:rsid w:val="007B0F53"/>
    <w:rsid w:val="007B10EE"/>
    <w:rsid w:val="007B1262"/>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AFF"/>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C7E26"/>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509"/>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1F6"/>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09"/>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1FDD"/>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986"/>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BBE"/>
    <w:rsid w:val="00813D98"/>
    <w:rsid w:val="008141B5"/>
    <w:rsid w:val="008146A8"/>
    <w:rsid w:val="00814853"/>
    <w:rsid w:val="00814A86"/>
    <w:rsid w:val="00814D54"/>
    <w:rsid w:val="00815028"/>
    <w:rsid w:val="008152E9"/>
    <w:rsid w:val="0081534D"/>
    <w:rsid w:val="008155A9"/>
    <w:rsid w:val="008155D4"/>
    <w:rsid w:val="008155E4"/>
    <w:rsid w:val="00815630"/>
    <w:rsid w:val="00815B82"/>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621"/>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421"/>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4F3"/>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87F"/>
    <w:rsid w:val="00883BBF"/>
    <w:rsid w:val="00884232"/>
    <w:rsid w:val="00884655"/>
    <w:rsid w:val="00884736"/>
    <w:rsid w:val="00884827"/>
    <w:rsid w:val="0088492E"/>
    <w:rsid w:val="00884D8E"/>
    <w:rsid w:val="00884FC9"/>
    <w:rsid w:val="008850D8"/>
    <w:rsid w:val="00885B3C"/>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605"/>
    <w:rsid w:val="00893C2D"/>
    <w:rsid w:val="00893C85"/>
    <w:rsid w:val="008940C0"/>
    <w:rsid w:val="00894219"/>
    <w:rsid w:val="00894226"/>
    <w:rsid w:val="008942EE"/>
    <w:rsid w:val="0089434A"/>
    <w:rsid w:val="00894A55"/>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482"/>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AF1"/>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AC0"/>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195"/>
    <w:rsid w:val="008D47D8"/>
    <w:rsid w:val="008D498E"/>
    <w:rsid w:val="008D4CBF"/>
    <w:rsid w:val="008D4F8B"/>
    <w:rsid w:val="008D5588"/>
    <w:rsid w:val="008D5621"/>
    <w:rsid w:val="008D56E4"/>
    <w:rsid w:val="008D575C"/>
    <w:rsid w:val="008D5A39"/>
    <w:rsid w:val="008D5CCE"/>
    <w:rsid w:val="008D5F09"/>
    <w:rsid w:val="008D6146"/>
    <w:rsid w:val="008D667B"/>
    <w:rsid w:val="008D6744"/>
    <w:rsid w:val="008D7191"/>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508B"/>
    <w:rsid w:val="008E528A"/>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1D2"/>
    <w:rsid w:val="008F03C9"/>
    <w:rsid w:val="008F043A"/>
    <w:rsid w:val="008F04FF"/>
    <w:rsid w:val="008F07F7"/>
    <w:rsid w:val="008F0A59"/>
    <w:rsid w:val="008F0C42"/>
    <w:rsid w:val="008F0F34"/>
    <w:rsid w:val="008F130F"/>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0F1"/>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CA1"/>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1B9"/>
    <w:rsid w:val="0091331B"/>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532"/>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149"/>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6B"/>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871"/>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47E"/>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D5B"/>
    <w:rsid w:val="009A2FAB"/>
    <w:rsid w:val="009A3030"/>
    <w:rsid w:val="009A31CC"/>
    <w:rsid w:val="009A3993"/>
    <w:rsid w:val="009A3DCF"/>
    <w:rsid w:val="009A3E2A"/>
    <w:rsid w:val="009A40C3"/>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AAB"/>
    <w:rsid w:val="009B4D26"/>
    <w:rsid w:val="009B4F0E"/>
    <w:rsid w:val="009B5662"/>
    <w:rsid w:val="009B5952"/>
    <w:rsid w:val="009B5A9F"/>
    <w:rsid w:val="009B5AA8"/>
    <w:rsid w:val="009B5B2B"/>
    <w:rsid w:val="009B5C6E"/>
    <w:rsid w:val="009B5DE9"/>
    <w:rsid w:val="009B6333"/>
    <w:rsid w:val="009B664B"/>
    <w:rsid w:val="009B6673"/>
    <w:rsid w:val="009B6A3D"/>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3F7F"/>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0F7B"/>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83E"/>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6D31"/>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018"/>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4EE"/>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113"/>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4B"/>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6E0"/>
    <w:rsid w:val="00A34A1F"/>
    <w:rsid w:val="00A34D8A"/>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4CE"/>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C6"/>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275"/>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73"/>
    <w:rsid w:val="00AA0D88"/>
    <w:rsid w:val="00AA0DC5"/>
    <w:rsid w:val="00AA107A"/>
    <w:rsid w:val="00AA150F"/>
    <w:rsid w:val="00AA1620"/>
    <w:rsid w:val="00AA1772"/>
    <w:rsid w:val="00AA19CA"/>
    <w:rsid w:val="00AA1A52"/>
    <w:rsid w:val="00AA1B62"/>
    <w:rsid w:val="00AA1BA8"/>
    <w:rsid w:val="00AA1E10"/>
    <w:rsid w:val="00AA22F0"/>
    <w:rsid w:val="00AA2315"/>
    <w:rsid w:val="00AA2AEA"/>
    <w:rsid w:val="00AA2C98"/>
    <w:rsid w:val="00AA2FEE"/>
    <w:rsid w:val="00AA307F"/>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777"/>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B47"/>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5FCD"/>
    <w:rsid w:val="00AD61B7"/>
    <w:rsid w:val="00AD6566"/>
    <w:rsid w:val="00AD66CD"/>
    <w:rsid w:val="00AD6C2D"/>
    <w:rsid w:val="00AD6F4E"/>
    <w:rsid w:val="00AD6FD7"/>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E7EB7"/>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D7C"/>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1717"/>
    <w:rsid w:val="00B2239C"/>
    <w:rsid w:val="00B226F0"/>
    <w:rsid w:val="00B22BBB"/>
    <w:rsid w:val="00B22EB2"/>
    <w:rsid w:val="00B2334D"/>
    <w:rsid w:val="00B23372"/>
    <w:rsid w:val="00B2377D"/>
    <w:rsid w:val="00B23B81"/>
    <w:rsid w:val="00B23CBC"/>
    <w:rsid w:val="00B23FCC"/>
    <w:rsid w:val="00B2411A"/>
    <w:rsid w:val="00B241A6"/>
    <w:rsid w:val="00B24BB6"/>
    <w:rsid w:val="00B25143"/>
    <w:rsid w:val="00B25285"/>
    <w:rsid w:val="00B25B57"/>
    <w:rsid w:val="00B25BA8"/>
    <w:rsid w:val="00B25FEF"/>
    <w:rsid w:val="00B261F4"/>
    <w:rsid w:val="00B262F7"/>
    <w:rsid w:val="00B262FE"/>
    <w:rsid w:val="00B26357"/>
    <w:rsid w:val="00B266C3"/>
    <w:rsid w:val="00B26B5D"/>
    <w:rsid w:val="00B26F97"/>
    <w:rsid w:val="00B27265"/>
    <w:rsid w:val="00B27266"/>
    <w:rsid w:val="00B27293"/>
    <w:rsid w:val="00B2729F"/>
    <w:rsid w:val="00B27318"/>
    <w:rsid w:val="00B273FF"/>
    <w:rsid w:val="00B27822"/>
    <w:rsid w:val="00B27C69"/>
    <w:rsid w:val="00B27FA5"/>
    <w:rsid w:val="00B3007D"/>
    <w:rsid w:val="00B30188"/>
    <w:rsid w:val="00B302B9"/>
    <w:rsid w:val="00B3051D"/>
    <w:rsid w:val="00B30E4F"/>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62"/>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6A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4FF"/>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C46"/>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11"/>
    <w:rsid w:val="00B744A7"/>
    <w:rsid w:val="00B74CA2"/>
    <w:rsid w:val="00B74D99"/>
    <w:rsid w:val="00B74F68"/>
    <w:rsid w:val="00B75414"/>
    <w:rsid w:val="00B75E06"/>
    <w:rsid w:val="00B76799"/>
    <w:rsid w:val="00B76A60"/>
    <w:rsid w:val="00B76D0F"/>
    <w:rsid w:val="00B76F4C"/>
    <w:rsid w:val="00B7713E"/>
    <w:rsid w:val="00B77992"/>
    <w:rsid w:val="00B77CE4"/>
    <w:rsid w:val="00B80300"/>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369"/>
    <w:rsid w:val="00B83806"/>
    <w:rsid w:val="00B838FB"/>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941"/>
    <w:rsid w:val="00B86A4A"/>
    <w:rsid w:val="00B86F1E"/>
    <w:rsid w:val="00B87306"/>
    <w:rsid w:val="00B87444"/>
    <w:rsid w:val="00B8774F"/>
    <w:rsid w:val="00B90338"/>
    <w:rsid w:val="00B90635"/>
    <w:rsid w:val="00B90E7A"/>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526"/>
    <w:rsid w:val="00BA264E"/>
    <w:rsid w:val="00BA2709"/>
    <w:rsid w:val="00BA2C82"/>
    <w:rsid w:val="00BA2E1B"/>
    <w:rsid w:val="00BA2FF4"/>
    <w:rsid w:val="00BA35A9"/>
    <w:rsid w:val="00BA3897"/>
    <w:rsid w:val="00BA39E1"/>
    <w:rsid w:val="00BA3C7F"/>
    <w:rsid w:val="00BA3D65"/>
    <w:rsid w:val="00BA481F"/>
    <w:rsid w:val="00BA4826"/>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B44"/>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1EE6"/>
    <w:rsid w:val="00BC209E"/>
    <w:rsid w:val="00BC291C"/>
    <w:rsid w:val="00BC2E5C"/>
    <w:rsid w:val="00BC2FD8"/>
    <w:rsid w:val="00BC30C2"/>
    <w:rsid w:val="00BC32AB"/>
    <w:rsid w:val="00BC36DC"/>
    <w:rsid w:val="00BC38BB"/>
    <w:rsid w:val="00BC3900"/>
    <w:rsid w:val="00BC3C12"/>
    <w:rsid w:val="00BC4279"/>
    <w:rsid w:val="00BC432D"/>
    <w:rsid w:val="00BC434F"/>
    <w:rsid w:val="00BC4965"/>
    <w:rsid w:val="00BC49B3"/>
    <w:rsid w:val="00BC4A3C"/>
    <w:rsid w:val="00BC4AD8"/>
    <w:rsid w:val="00BC4CE4"/>
    <w:rsid w:val="00BC4EFC"/>
    <w:rsid w:val="00BC5059"/>
    <w:rsid w:val="00BC528C"/>
    <w:rsid w:val="00BC535F"/>
    <w:rsid w:val="00BC5426"/>
    <w:rsid w:val="00BC5B10"/>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DC7"/>
    <w:rsid w:val="00BE0E1C"/>
    <w:rsid w:val="00BE1A02"/>
    <w:rsid w:val="00BE1CB8"/>
    <w:rsid w:val="00BE22E4"/>
    <w:rsid w:val="00BE2549"/>
    <w:rsid w:val="00BE28C0"/>
    <w:rsid w:val="00BE294F"/>
    <w:rsid w:val="00BE2CB4"/>
    <w:rsid w:val="00BE3718"/>
    <w:rsid w:val="00BE3794"/>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928"/>
    <w:rsid w:val="00BE5E3C"/>
    <w:rsid w:val="00BE5E88"/>
    <w:rsid w:val="00BE5F23"/>
    <w:rsid w:val="00BE5F77"/>
    <w:rsid w:val="00BE6980"/>
    <w:rsid w:val="00BE6A44"/>
    <w:rsid w:val="00BE6E5D"/>
    <w:rsid w:val="00BE7719"/>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8F8"/>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07E9D"/>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827"/>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52C"/>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7F4"/>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54D"/>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9C5"/>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1FBA"/>
    <w:rsid w:val="00C82765"/>
    <w:rsid w:val="00C8277D"/>
    <w:rsid w:val="00C833F4"/>
    <w:rsid w:val="00C8366B"/>
    <w:rsid w:val="00C83B6E"/>
    <w:rsid w:val="00C83BDE"/>
    <w:rsid w:val="00C8405A"/>
    <w:rsid w:val="00C84189"/>
    <w:rsid w:val="00C842E0"/>
    <w:rsid w:val="00C84600"/>
    <w:rsid w:val="00C84A0D"/>
    <w:rsid w:val="00C84B1A"/>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6F3"/>
    <w:rsid w:val="00C9783A"/>
    <w:rsid w:val="00C979EC"/>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AC2"/>
    <w:rsid w:val="00CA6E5F"/>
    <w:rsid w:val="00CA7545"/>
    <w:rsid w:val="00CA75AA"/>
    <w:rsid w:val="00CA78EA"/>
    <w:rsid w:val="00CA7B63"/>
    <w:rsid w:val="00CB01C9"/>
    <w:rsid w:val="00CB0201"/>
    <w:rsid w:val="00CB050E"/>
    <w:rsid w:val="00CB08E9"/>
    <w:rsid w:val="00CB0A84"/>
    <w:rsid w:val="00CB0D2A"/>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2C5"/>
    <w:rsid w:val="00CB34D8"/>
    <w:rsid w:val="00CB3A57"/>
    <w:rsid w:val="00CB3B59"/>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0B4E"/>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AAD"/>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3A1"/>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748"/>
    <w:rsid w:val="00CE7AC2"/>
    <w:rsid w:val="00CE7AD6"/>
    <w:rsid w:val="00CE7DD2"/>
    <w:rsid w:val="00CF03D4"/>
    <w:rsid w:val="00CF0D8F"/>
    <w:rsid w:val="00CF0DFF"/>
    <w:rsid w:val="00CF0E14"/>
    <w:rsid w:val="00CF0ECD"/>
    <w:rsid w:val="00CF12B5"/>
    <w:rsid w:val="00CF1718"/>
    <w:rsid w:val="00CF1D22"/>
    <w:rsid w:val="00CF200C"/>
    <w:rsid w:val="00CF20F5"/>
    <w:rsid w:val="00CF21DC"/>
    <w:rsid w:val="00CF2DC1"/>
    <w:rsid w:val="00CF2E39"/>
    <w:rsid w:val="00CF3524"/>
    <w:rsid w:val="00CF361C"/>
    <w:rsid w:val="00CF3BEC"/>
    <w:rsid w:val="00CF3EAF"/>
    <w:rsid w:val="00CF43CE"/>
    <w:rsid w:val="00CF43E6"/>
    <w:rsid w:val="00CF4775"/>
    <w:rsid w:val="00CF4932"/>
    <w:rsid w:val="00CF4B41"/>
    <w:rsid w:val="00CF4C2F"/>
    <w:rsid w:val="00CF4C52"/>
    <w:rsid w:val="00CF4CFA"/>
    <w:rsid w:val="00CF4D16"/>
    <w:rsid w:val="00CF4E42"/>
    <w:rsid w:val="00CF547F"/>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006"/>
    <w:rsid w:val="00D06298"/>
    <w:rsid w:val="00D063E8"/>
    <w:rsid w:val="00D068DA"/>
    <w:rsid w:val="00D0710F"/>
    <w:rsid w:val="00D07EB7"/>
    <w:rsid w:val="00D1011A"/>
    <w:rsid w:val="00D102F2"/>
    <w:rsid w:val="00D10C4A"/>
    <w:rsid w:val="00D1106D"/>
    <w:rsid w:val="00D11815"/>
    <w:rsid w:val="00D118E7"/>
    <w:rsid w:val="00D11CF8"/>
    <w:rsid w:val="00D11F61"/>
    <w:rsid w:val="00D1218F"/>
    <w:rsid w:val="00D129AC"/>
    <w:rsid w:val="00D129CB"/>
    <w:rsid w:val="00D12FA1"/>
    <w:rsid w:val="00D1339B"/>
    <w:rsid w:val="00D13852"/>
    <w:rsid w:val="00D1421B"/>
    <w:rsid w:val="00D158C3"/>
    <w:rsid w:val="00D158C4"/>
    <w:rsid w:val="00D15BDD"/>
    <w:rsid w:val="00D15CB0"/>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9AB"/>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922"/>
    <w:rsid w:val="00D25DD7"/>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77"/>
    <w:rsid w:val="00D311A8"/>
    <w:rsid w:val="00D3172A"/>
    <w:rsid w:val="00D318AF"/>
    <w:rsid w:val="00D319CC"/>
    <w:rsid w:val="00D31CA1"/>
    <w:rsid w:val="00D31E1E"/>
    <w:rsid w:val="00D32135"/>
    <w:rsid w:val="00D323EA"/>
    <w:rsid w:val="00D326A3"/>
    <w:rsid w:val="00D331BA"/>
    <w:rsid w:val="00D332ED"/>
    <w:rsid w:val="00D33BCE"/>
    <w:rsid w:val="00D33E22"/>
    <w:rsid w:val="00D341BD"/>
    <w:rsid w:val="00D34679"/>
    <w:rsid w:val="00D34A44"/>
    <w:rsid w:val="00D35054"/>
    <w:rsid w:val="00D352C9"/>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798"/>
    <w:rsid w:val="00D52838"/>
    <w:rsid w:val="00D5357C"/>
    <w:rsid w:val="00D5378B"/>
    <w:rsid w:val="00D5389A"/>
    <w:rsid w:val="00D53F1F"/>
    <w:rsid w:val="00D54216"/>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1FB"/>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1BE"/>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3EA"/>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15"/>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4E2"/>
    <w:rsid w:val="00DA0A82"/>
    <w:rsid w:val="00DA1413"/>
    <w:rsid w:val="00DA1612"/>
    <w:rsid w:val="00DA1951"/>
    <w:rsid w:val="00DA1F66"/>
    <w:rsid w:val="00DA206D"/>
    <w:rsid w:val="00DA20E2"/>
    <w:rsid w:val="00DA210D"/>
    <w:rsid w:val="00DA23EF"/>
    <w:rsid w:val="00DA2565"/>
    <w:rsid w:val="00DA28D1"/>
    <w:rsid w:val="00DA2A79"/>
    <w:rsid w:val="00DA2BE5"/>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2B11"/>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917"/>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1C"/>
    <w:rsid w:val="00DC2AD8"/>
    <w:rsid w:val="00DC3654"/>
    <w:rsid w:val="00DC3735"/>
    <w:rsid w:val="00DC3AEE"/>
    <w:rsid w:val="00DC3BFB"/>
    <w:rsid w:val="00DC3ED2"/>
    <w:rsid w:val="00DC3F94"/>
    <w:rsid w:val="00DC42A6"/>
    <w:rsid w:val="00DC45D7"/>
    <w:rsid w:val="00DC4726"/>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050"/>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39C"/>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34B"/>
    <w:rsid w:val="00DE679B"/>
    <w:rsid w:val="00DE69B0"/>
    <w:rsid w:val="00DE6A5A"/>
    <w:rsid w:val="00DE6DF0"/>
    <w:rsid w:val="00DE7152"/>
    <w:rsid w:val="00DE7581"/>
    <w:rsid w:val="00DE77E6"/>
    <w:rsid w:val="00DE7817"/>
    <w:rsid w:val="00DE7A31"/>
    <w:rsid w:val="00DE7A6D"/>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1AD"/>
    <w:rsid w:val="00DF66F4"/>
    <w:rsid w:val="00DF6AAD"/>
    <w:rsid w:val="00DF7110"/>
    <w:rsid w:val="00DF722B"/>
    <w:rsid w:val="00DF7395"/>
    <w:rsid w:val="00DF798A"/>
    <w:rsid w:val="00DF7B6D"/>
    <w:rsid w:val="00DF7C4D"/>
    <w:rsid w:val="00DF7F44"/>
    <w:rsid w:val="00E00286"/>
    <w:rsid w:val="00E00533"/>
    <w:rsid w:val="00E00E00"/>
    <w:rsid w:val="00E00F87"/>
    <w:rsid w:val="00E0157A"/>
    <w:rsid w:val="00E017A4"/>
    <w:rsid w:val="00E018BA"/>
    <w:rsid w:val="00E018F0"/>
    <w:rsid w:val="00E01F71"/>
    <w:rsid w:val="00E02137"/>
    <w:rsid w:val="00E025F7"/>
    <w:rsid w:val="00E02781"/>
    <w:rsid w:val="00E0285C"/>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8EB"/>
    <w:rsid w:val="00E149B2"/>
    <w:rsid w:val="00E14D07"/>
    <w:rsid w:val="00E14E4D"/>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42C"/>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056"/>
    <w:rsid w:val="00E31850"/>
    <w:rsid w:val="00E31D2C"/>
    <w:rsid w:val="00E3207F"/>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5B8"/>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4F29"/>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91B"/>
    <w:rsid w:val="00E64CD2"/>
    <w:rsid w:val="00E64DD2"/>
    <w:rsid w:val="00E651C9"/>
    <w:rsid w:val="00E6535A"/>
    <w:rsid w:val="00E65920"/>
    <w:rsid w:val="00E65C4D"/>
    <w:rsid w:val="00E6607D"/>
    <w:rsid w:val="00E662C8"/>
    <w:rsid w:val="00E66613"/>
    <w:rsid w:val="00E66C4D"/>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4DE3"/>
    <w:rsid w:val="00E7524C"/>
    <w:rsid w:val="00E75A89"/>
    <w:rsid w:val="00E75AAE"/>
    <w:rsid w:val="00E75B91"/>
    <w:rsid w:val="00E76000"/>
    <w:rsid w:val="00E762AD"/>
    <w:rsid w:val="00E76416"/>
    <w:rsid w:val="00E7673A"/>
    <w:rsid w:val="00E76D29"/>
    <w:rsid w:val="00E770F8"/>
    <w:rsid w:val="00E77119"/>
    <w:rsid w:val="00E77209"/>
    <w:rsid w:val="00E77217"/>
    <w:rsid w:val="00E772ED"/>
    <w:rsid w:val="00E773BE"/>
    <w:rsid w:val="00E77643"/>
    <w:rsid w:val="00E777FC"/>
    <w:rsid w:val="00E778A2"/>
    <w:rsid w:val="00E779B7"/>
    <w:rsid w:val="00E77A1D"/>
    <w:rsid w:val="00E77A71"/>
    <w:rsid w:val="00E77B8C"/>
    <w:rsid w:val="00E77FE5"/>
    <w:rsid w:val="00E80298"/>
    <w:rsid w:val="00E804AA"/>
    <w:rsid w:val="00E80693"/>
    <w:rsid w:val="00E806DE"/>
    <w:rsid w:val="00E80E0F"/>
    <w:rsid w:val="00E814DE"/>
    <w:rsid w:val="00E818F6"/>
    <w:rsid w:val="00E81C16"/>
    <w:rsid w:val="00E81C56"/>
    <w:rsid w:val="00E81F9B"/>
    <w:rsid w:val="00E82075"/>
    <w:rsid w:val="00E8271B"/>
    <w:rsid w:val="00E82793"/>
    <w:rsid w:val="00E8298B"/>
    <w:rsid w:val="00E82CBC"/>
    <w:rsid w:val="00E82E4D"/>
    <w:rsid w:val="00E82EEB"/>
    <w:rsid w:val="00E830B4"/>
    <w:rsid w:val="00E83126"/>
    <w:rsid w:val="00E837C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5ED4"/>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0DF0"/>
    <w:rsid w:val="00EA120F"/>
    <w:rsid w:val="00EA14EE"/>
    <w:rsid w:val="00EA170B"/>
    <w:rsid w:val="00EA1842"/>
    <w:rsid w:val="00EA1A12"/>
    <w:rsid w:val="00EA1DA6"/>
    <w:rsid w:val="00EA1EDD"/>
    <w:rsid w:val="00EA2170"/>
    <w:rsid w:val="00EA2233"/>
    <w:rsid w:val="00EA23F0"/>
    <w:rsid w:val="00EA24CF"/>
    <w:rsid w:val="00EA2518"/>
    <w:rsid w:val="00EA2AB5"/>
    <w:rsid w:val="00EA2B56"/>
    <w:rsid w:val="00EA2C7F"/>
    <w:rsid w:val="00EA2FC9"/>
    <w:rsid w:val="00EA338C"/>
    <w:rsid w:val="00EA35B8"/>
    <w:rsid w:val="00EA3D91"/>
    <w:rsid w:val="00EA3F8A"/>
    <w:rsid w:val="00EA42BC"/>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691"/>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7DC"/>
    <w:rsid w:val="00EC28F1"/>
    <w:rsid w:val="00EC2A24"/>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4ED9"/>
    <w:rsid w:val="00EC5007"/>
    <w:rsid w:val="00EC505D"/>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20"/>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34"/>
    <w:rsid w:val="00EF26AE"/>
    <w:rsid w:val="00EF2874"/>
    <w:rsid w:val="00EF28AB"/>
    <w:rsid w:val="00EF2AFD"/>
    <w:rsid w:val="00EF3250"/>
    <w:rsid w:val="00EF35EF"/>
    <w:rsid w:val="00EF36B4"/>
    <w:rsid w:val="00EF375B"/>
    <w:rsid w:val="00EF3C27"/>
    <w:rsid w:val="00EF4161"/>
    <w:rsid w:val="00EF44EA"/>
    <w:rsid w:val="00EF4B8A"/>
    <w:rsid w:val="00EF4CA2"/>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768"/>
    <w:rsid w:val="00F22DC4"/>
    <w:rsid w:val="00F22EEB"/>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B90"/>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96F"/>
    <w:rsid w:val="00F40C2C"/>
    <w:rsid w:val="00F41575"/>
    <w:rsid w:val="00F41707"/>
    <w:rsid w:val="00F42236"/>
    <w:rsid w:val="00F42353"/>
    <w:rsid w:val="00F423AA"/>
    <w:rsid w:val="00F42418"/>
    <w:rsid w:val="00F42982"/>
    <w:rsid w:val="00F42AAB"/>
    <w:rsid w:val="00F430EE"/>
    <w:rsid w:val="00F4310B"/>
    <w:rsid w:val="00F432D4"/>
    <w:rsid w:val="00F4334F"/>
    <w:rsid w:val="00F4345A"/>
    <w:rsid w:val="00F4351B"/>
    <w:rsid w:val="00F440EB"/>
    <w:rsid w:val="00F441AA"/>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115"/>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6F9"/>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CAC"/>
    <w:rsid w:val="00FA3F45"/>
    <w:rsid w:val="00FA3F5F"/>
    <w:rsid w:val="00FA3FB1"/>
    <w:rsid w:val="00FA4270"/>
    <w:rsid w:val="00FA446A"/>
    <w:rsid w:val="00FA44DC"/>
    <w:rsid w:val="00FA4559"/>
    <w:rsid w:val="00FA4634"/>
    <w:rsid w:val="00FA47B5"/>
    <w:rsid w:val="00FA4B3B"/>
    <w:rsid w:val="00FA51CC"/>
    <w:rsid w:val="00FA5254"/>
    <w:rsid w:val="00FA5623"/>
    <w:rsid w:val="00FA56B2"/>
    <w:rsid w:val="00FA572A"/>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841"/>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2DA1"/>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45C"/>
    <w:rsid w:val="00FD6637"/>
    <w:rsid w:val="00FD6DB5"/>
    <w:rsid w:val="00FD72A6"/>
    <w:rsid w:val="00FD7A31"/>
    <w:rsid w:val="00FD7DB1"/>
    <w:rsid w:val="00FD7ECD"/>
    <w:rsid w:val="00FE0146"/>
    <w:rsid w:val="00FE02FC"/>
    <w:rsid w:val="00FE0341"/>
    <w:rsid w:val="00FE0960"/>
    <w:rsid w:val="00FE0A07"/>
    <w:rsid w:val="00FE0A4F"/>
    <w:rsid w:val="00FE1BB3"/>
    <w:rsid w:val="00FE1F94"/>
    <w:rsid w:val="00FE20D5"/>
    <w:rsid w:val="00FE2147"/>
    <w:rsid w:val="00FE2664"/>
    <w:rsid w:val="00FE27E9"/>
    <w:rsid w:val="00FE2973"/>
    <w:rsid w:val="00FE2988"/>
    <w:rsid w:val="00FE2AB6"/>
    <w:rsid w:val="00FE2D7C"/>
    <w:rsid w:val="00FE2F1F"/>
    <w:rsid w:val="00FE30EC"/>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465"/>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79A7EA"/>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tabs>
        <w:tab w:val="clear" w:pos="574"/>
        <w:tab w:val="num" w:pos="573"/>
      </w:tabs>
      <w:spacing w:before="240" w:after="180"/>
      <w:ind w:left="573"/>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customStyle="1" w:styleId="3GPPHeader">
    <w:name w:val="3GPP_Header"/>
    <w:basedOn w:val="Normal"/>
    <w:rsid w:val="00B8030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table" w:styleId="GridTable5Dark-Accent5">
    <w:name w:val="Grid Table 5 Dark Accent 5"/>
    <w:basedOn w:val="TableNormal"/>
    <w:uiPriority w:val="49"/>
    <w:rsid w:val="00FA572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6">
    <w:name w:val="Grid Table 4 Accent 6"/>
    <w:basedOn w:val="TableNormal"/>
    <w:uiPriority w:val="48"/>
    <w:rsid w:val="00FA572A"/>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5">
    <w:name w:val="Plain Table 5"/>
    <w:basedOn w:val="TableNormal"/>
    <w:uiPriority w:val="64"/>
    <w:qFormat/>
    <w:rsid w:val="00FA572A"/>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unhideWhenUsed/>
    <w:rsid w:val="00A346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0729563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155C1-AB61-114E-8D23-56B248FB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38</TotalTime>
  <Pages>6</Pages>
  <Words>1624</Words>
  <Characters>9258</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10861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15</cp:revision>
  <cp:lastPrinted>2017-09-11T20:12:00Z</cp:lastPrinted>
  <dcterms:created xsi:type="dcterms:W3CDTF">2017-09-11T08:38:00Z</dcterms:created>
  <dcterms:modified xsi:type="dcterms:W3CDTF">2017-10-02T05:29:00Z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True</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